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webSettings.xml" ContentType="application/vnd.openxmlformats-officedocument.wordprocessingml.webSettings+xml"/>
  <Override PartName="/word/glossary/styles.xml" ContentType="application/vnd.openxmlformats-officedocument.wordprocessingml.styles+xml"/>
  <Override PartName="/word/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9.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8.xml" ContentType="application/vnd.openxmlformats-officedocument.customXmlProperties+xml"/>
  <Override PartName="/word/numbering.xml" ContentType="application/vnd.openxmlformats-officedocument.wordprocessingml.numbering+xml"/>
  <Override PartName="/customXml/itemProps7.xml" ContentType="application/vnd.openxmlformats-officedocument.customXmlProperties+xml"/>
  <Override PartName="/word/fontTable.xml" ContentType="application/vnd.openxmlformats-officedocument.wordprocessingml.fontTable+xml"/>
  <Override PartName="/customXml/itemProps10.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tag w:val="ClassificationLetterFax1"/>
        <w:id w:val="1303808905"/>
        <w:placeholder>
          <w:docPart w:val="50E03F9172C249B2868AEFFDDA4218A8"/>
        </w:placeholder>
        <w:dataBinding w:prefixMappings="xmlns:ns='http://schemas.officeatwork.com/CustomXMLPart'" w:xpath="/ns:officeatwork/ns:ClassificationLetterFax1" w:storeItemID="{C9EF7656-0210-462C-829B-A9AFE99E1459}"/>
        <w:text w:multiLine="1"/>
      </w:sdtPr>
      <w:sdtContent>
        <w:p w14:paraId="64B16D04" w14:textId="77777777" w:rsidR="005265AF" w:rsidRPr="00AA606A" w:rsidRDefault="009A36AD" w:rsidP="004B4872">
          <w:pPr>
            <w:pStyle w:val="Klassifizierung"/>
          </w:pPr>
          <w:r w:rsidRPr="00AA606A">
            <w:t>Intern</w:t>
          </w:r>
        </w:p>
      </w:sdtContent>
    </w:sdt>
    <w:p w14:paraId="05B013F0" w14:textId="77777777" w:rsidR="005265AF" w:rsidRPr="00AA606A" w:rsidRDefault="005265AF" w:rsidP="008D1953">
      <w:pPr>
        <w:ind w:right="7"/>
      </w:pPr>
    </w:p>
    <w:p w14:paraId="4EF99DBA" w14:textId="77777777" w:rsidR="005265AF" w:rsidRPr="00AA606A" w:rsidRDefault="005265AF" w:rsidP="008D1953">
      <w:pPr>
        <w:ind w:right="7"/>
      </w:pPr>
    </w:p>
    <w:p w14:paraId="5924C39B" w14:textId="77777777" w:rsidR="005265AF" w:rsidRPr="00AA606A" w:rsidRDefault="005265AF" w:rsidP="008D1953">
      <w:pPr>
        <w:spacing w:after="220"/>
        <w:ind w:right="7"/>
      </w:pPr>
    </w:p>
    <w:sdt>
      <w:sdtPr>
        <w:rPr>
          <w:szCs w:val="28"/>
        </w:rPr>
        <w:tag w:val="Report"/>
        <w:id w:val="1646165144"/>
        <w:placeholder>
          <w:docPart w:val="9B7CF6BB3FBA4E96B6B0489F4F4505EA"/>
        </w:placeholder>
        <w:dataBinding w:prefixMappings="xmlns:ns='http://schemas.officeatwork.com/CustomXMLPart'" w:xpath="/ns:officeatwork/ns:Report" w:storeItemID="{C9EF7656-0210-462C-829B-A9AFE99E1459}"/>
        <w:text w:multiLine="1"/>
      </w:sdtPr>
      <w:sdtContent>
        <w:p w14:paraId="727105BF" w14:textId="67D69585" w:rsidR="005265AF" w:rsidRPr="00AA606A" w:rsidRDefault="006D544B" w:rsidP="008D1953">
          <w:pPr>
            <w:pStyle w:val="Titel"/>
            <w:ind w:right="7"/>
            <w:rPr>
              <w:szCs w:val="28"/>
            </w:rPr>
          </w:pPr>
          <w:r>
            <w:rPr>
              <w:szCs w:val="28"/>
            </w:rPr>
            <w:t xml:space="preserve">ZPMG-50-004_Template </w:t>
          </w:r>
          <w:r w:rsidR="0044174C">
            <w:rPr>
              <w:szCs w:val="28"/>
            </w:rPr>
            <w:t>Phasenabschlussbericht Bauprojekt UW inkl. SAS EB</w:t>
          </w:r>
        </w:p>
      </w:sdtContent>
    </w:sdt>
    <w:p w14:paraId="74F65490" w14:textId="18DF266B" w:rsidR="005265AF" w:rsidRPr="00AA606A" w:rsidRDefault="006265CF" w:rsidP="008D1953">
      <w:pPr>
        <w:pStyle w:val="Untertitel"/>
        <w:tabs>
          <w:tab w:val="clear" w:pos="9923"/>
          <w:tab w:val="right" w:pos="9477"/>
        </w:tabs>
        <w:ind w:right="7"/>
      </w:pPr>
      <w:r w:rsidRPr="00AA606A">
        <w:t>Phasenabschluss SIA 3</w:t>
      </w:r>
      <w:r w:rsidR="00AC637E">
        <w:t>2</w:t>
      </w:r>
    </w:p>
    <w:p w14:paraId="291712F9" w14:textId="77777777" w:rsidR="005265AF" w:rsidRPr="00AA606A" w:rsidRDefault="005265AF" w:rsidP="008D1953">
      <w:pPr>
        <w:spacing w:line="320" w:lineRule="atLeast"/>
        <w:ind w:right="7"/>
        <w:rPr>
          <w:sz w:val="28"/>
          <w:szCs w:val="28"/>
        </w:rPr>
      </w:pPr>
    </w:p>
    <w:p w14:paraId="0459CF54" w14:textId="77777777" w:rsidR="00DA6BED" w:rsidRPr="00AA606A" w:rsidRDefault="00B477BE" w:rsidP="00093094">
      <w:pPr>
        <w:pStyle w:val="1pt"/>
        <w:sectPr w:rsidR="00DA6BED" w:rsidRPr="00AA606A" w:rsidSect="008D1953">
          <w:headerReference w:type="default" r:id="rId16"/>
          <w:footerReference w:type="default" r:id="rId17"/>
          <w:type w:val="continuous"/>
          <w:pgSz w:w="11906" w:h="16838" w:code="9"/>
          <w:pgMar w:top="1746" w:right="1004" w:bottom="1418" w:left="1418" w:header="567" w:footer="369" w:gutter="0"/>
          <w:cols w:space="708"/>
          <w:docGrid w:linePitch="360"/>
        </w:sectPr>
      </w:pPr>
      <w:r w:rsidRPr="00AA606A">
        <w:br w:type="textWrapping" w:clear="all"/>
      </w:r>
    </w:p>
    <w:p w14:paraId="37F47D18" w14:textId="77777777" w:rsidR="006265CF" w:rsidRPr="00AA606A" w:rsidRDefault="006265CF" w:rsidP="006265CF">
      <w:pPr>
        <w:adjustRightInd/>
        <w:snapToGrid/>
        <w:spacing w:line="240" w:lineRule="auto"/>
        <w:rPr>
          <w:rFonts w:cs="Arial"/>
          <w:sz w:val="16"/>
          <w:szCs w:val="2"/>
        </w:rPr>
      </w:pPr>
    </w:p>
    <w:p w14:paraId="396FD6FD" w14:textId="77777777" w:rsidR="006265CF" w:rsidRPr="00AA606A" w:rsidRDefault="006265CF" w:rsidP="006265CF">
      <w:pPr>
        <w:adjustRightInd/>
        <w:snapToGrid/>
        <w:spacing w:line="240" w:lineRule="auto"/>
        <w:rPr>
          <w:rFonts w:cs="Arial"/>
          <w:sz w:val="16"/>
          <w:szCs w:val="2"/>
        </w:rPr>
      </w:pPr>
    </w:p>
    <w:p w14:paraId="12977683" w14:textId="77777777" w:rsidR="006265CF" w:rsidRPr="00AA606A" w:rsidRDefault="006265CF" w:rsidP="006265CF">
      <w:pPr>
        <w:adjustRightInd/>
        <w:snapToGrid/>
        <w:spacing w:line="240" w:lineRule="auto"/>
        <w:rPr>
          <w:rFonts w:cs="Arial"/>
          <w:sz w:val="10"/>
          <w:szCs w:val="2"/>
        </w:rPr>
      </w:pPr>
    </w:p>
    <w:sdt>
      <w:sdtPr>
        <w:tag w:val="Verteiler"/>
        <w:id w:val="-2086683609"/>
        <w:placeholder>
          <w:docPart w:val="A2F053A7A73140F9A4EEAFE15ED9127A"/>
        </w:placeholder>
        <w:dataBinding w:prefixMappings="xmlns:ns='http://schemas.officeatwork.com/CustomXMLPart'" w:xpath="/ns:officeatwork/ns:Verteiler" w:storeItemID="{C9EF7656-0210-462C-829B-A9AFE99E1459}"/>
        <w:text w:multiLine="1"/>
      </w:sdtPr>
      <w:sdtContent>
        <w:p w14:paraId="57AA47D2" w14:textId="1B6A4572" w:rsidR="006265CF" w:rsidRPr="00AA606A" w:rsidRDefault="006265CF" w:rsidP="006265CF">
          <w:pPr>
            <w:pStyle w:val="Betreff"/>
          </w:pPr>
          <w:r w:rsidRPr="00AA606A">
            <w:t>Erstellung</w:t>
          </w:r>
        </w:p>
      </w:sdtContent>
    </w:sdt>
    <w:p w14:paraId="3A922106" w14:textId="5634A4D6" w:rsidR="006265CF" w:rsidRPr="00AA606A" w:rsidRDefault="00530CB0" w:rsidP="006265CF">
      <w:pPr>
        <w:adjustRightInd/>
        <w:snapToGrid/>
        <w:spacing w:before="120"/>
        <w:ind w:right="-6"/>
        <w:rPr>
          <w:rFonts w:cs="Arial"/>
          <w:szCs w:val="20"/>
        </w:rPr>
      </w:pPr>
      <w:r>
        <w:rPr>
          <w:rFonts w:cs="Arial"/>
          <w:szCs w:val="20"/>
        </w:rPr>
        <w:t xml:space="preserve">Erstelldatum: </w:t>
      </w:r>
      <w:r w:rsidR="000144C4">
        <w:rPr>
          <w:rFonts w:cs="Arial"/>
          <w:szCs w:val="20"/>
        </w:rPr>
        <w:t>31</w:t>
      </w:r>
      <w:r w:rsidR="006265CF" w:rsidRPr="00AA606A">
        <w:rPr>
          <w:rFonts w:cs="Arial"/>
          <w:szCs w:val="20"/>
        </w:rPr>
        <w:t>. Mai 202</w:t>
      </w:r>
      <w:r w:rsidR="000144C4">
        <w:rPr>
          <w:rFonts w:cs="Arial"/>
          <w:szCs w:val="20"/>
        </w:rPr>
        <w:t>3</w:t>
      </w:r>
      <w:r w:rsidR="006265CF" w:rsidRPr="00AA606A">
        <w:rPr>
          <w:rFonts w:cs="Arial"/>
          <w:szCs w:val="20"/>
        </w:rPr>
        <w:t>, Version 1.0</w:t>
      </w:r>
    </w:p>
    <w:p w14:paraId="1309C5F0" w14:textId="77777777" w:rsidR="006265CF" w:rsidRPr="00AA606A" w:rsidRDefault="006265CF" w:rsidP="006265CF">
      <w:pPr>
        <w:adjustRightInd/>
        <w:snapToGrid/>
        <w:ind w:right="-4"/>
        <w:rPr>
          <w:rFonts w:cs="Arial"/>
          <w:szCs w:val="20"/>
        </w:rPr>
      </w:pPr>
    </w:p>
    <w:tbl>
      <w:tblPr>
        <w:tblStyle w:val="Tabellenraster"/>
        <w:tblW w:w="963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17"/>
        <w:gridCol w:w="2461"/>
        <w:gridCol w:w="2410"/>
        <w:gridCol w:w="2549"/>
      </w:tblGrid>
      <w:tr w:rsidR="006265CF" w:rsidRPr="00AA606A" w14:paraId="0A1EB881" w14:textId="77777777" w:rsidTr="006265CF">
        <w:trPr>
          <w:trHeight w:val="227"/>
        </w:trPr>
        <w:sdt>
          <w:sdtPr>
            <w:rPr>
              <w:rFonts w:cs="Arial"/>
              <w:b/>
              <w:sz w:val="16"/>
              <w:szCs w:val="16"/>
            </w:rPr>
            <w:tag w:val="Name"/>
            <w:id w:val="-1676414268"/>
            <w:placeholder>
              <w:docPart w:val="FD318DB8BFA24402A954895C4F87F403"/>
            </w:placeholder>
            <w:dataBinding w:prefixMappings="xmlns:ns='http://schemas.officeatwork.com/CustomXMLPart'" w:xpath="/ns:officeatwork/ns:Name" w:storeItemID="{C9EF7656-0210-462C-829B-A9AFE99E1459}"/>
            <w:text w:multiLine="1"/>
          </w:sdtPr>
          <w:sdtContent>
            <w:tc>
              <w:tcPr>
                <w:tcW w:w="2217" w:type="dxa"/>
                <w:tcBorders>
                  <w:bottom w:val="single" w:sz="2" w:space="0" w:color="auto"/>
                </w:tcBorders>
              </w:tcPr>
              <w:p w14:paraId="78FB4B18" w14:textId="77777777" w:rsidR="006265CF" w:rsidRPr="00AA606A" w:rsidRDefault="006265CF" w:rsidP="006265CF">
                <w:pPr>
                  <w:adjustRightInd/>
                  <w:snapToGrid/>
                  <w:spacing w:line="200" w:lineRule="atLeast"/>
                  <w:ind w:right="1440"/>
                  <w:rPr>
                    <w:rFonts w:cs="Arial"/>
                    <w:b/>
                    <w:sz w:val="16"/>
                    <w:szCs w:val="16"/>
                  </w:rPr>
                </w:pPr>
                <w:r w:rsidRPr="00AA606A">
                  <w:rPr>
                    <w:rFonts w:cs="Arial"/>
                    <w:b/>
                    <w:sz w:val="16"/>
                    <w:szCs w:val="16"/>
                  </w:rPr>
                  <w:t>Autoren</w:t>
                </w:r>
              </w:p>
            </w:tc>
          </w:sdtContent>
        </w:sdt>
        <w:sdt>
          <w:sdtPr>
            <w:rPr>
              <w:rFonts w:cs="Arial"/>
              <w:b/>
              <w:sz w:val="16"/>
              <w:szCs w:val="16"/>
            </w:rPr>
            <w:tag w:val="Company"/>
            <w:id w:val="569694227"/>
            <w:placeholder>
              <w:docPart w:val="F0AF96F1294F432E9215A48F9868E860"/>
            </w:placeholder>
            <w:dataBinding w:prefixMappings="xmlns:ns='http://schemas.officeatwork.com/CustomXMLPart'" w:xpath="/ns:officeatwork/ns:Company" w:storeItemID="{C9EF7656-0210-462C-829B-A9AFE99E1459}"/>
            <w:text w:multiLine="1"/>
          </w:sdtPr>
          <w:sdtContent>
            <w:tc>
              <w:tcPr>
                <w:tcW w:w="2461" w:type="dxa"/>
                <w:tcBorders>
                  <w:bottom w:val="single" w:sz="2" w:space="0" w:color="auto"/>
                </w:tcBorders>
              </w:tcPr>
              <w:p w14:paraId="5B7CDFCA" w14:textId="77777777" w:rsidR="006265CF" w:rsidRPr="00AA606A" w:rsidRDefault="006265CF" w:rsidP="006265CF">
                <w:pPr>
                  <w:adjustRightInd/>
                  <w:snapToGrid/>
                  <w:spacing w:line="200" w:lineRule="atLeast"/>
                  <w:ind w:left="71"/>
                  <w:rPr>
                    <w:rFonts w:cs="Arial"/>
                    <w:b/>
                    <w:sz w:val="16"/>
                    <w:szCs w:val="16"/>
                  </w:rPr>
                </w:pPr>
                <w:r w:rsidRPr="00AA606A">
                  <w:rPr>
                    <w:rFonts w:cs="Arial"/>
                    <w:b/>
                    <w:sz w:val="16"/>
                    <w:szCs w:val="16"/>
                  </w:rPr>
                  <w:t>Firma</w:t>
                </w:r>
              </w:p>
            </w:tc>
          </w:sdtContent>
        </w:sdt>
        <w:sdt>
          <w:sdtPr>
            <w:rPr>
              <w:rFonts w:cs="Arial"/>
              <w:b/>
              <w:sz w:val="16"/>
              <w:szCs w:val="16"/>
            </w:rPr>
            <w:tag w:val="Note"/>
            <w:id w:val="-1062323405"/>
            <w:placeholder>
              <w:docPart w:val="934432CFC20F4F5EBEE1E5CD21646E52"/>
            </w:placeholder>
            <w:dataBinding w:prefixMappings="xmlns:ns='http://schemas.officeatwork.com/CustomXMLPart'" w:xpath="/ns:officeatwork/ns:Note" w:storeItemID="{C9EF7656-0210-462C-829B-A9AFE99E1459}"/>
            <w:text w:multiLine="1"/>
          </w:sdtPr>
          <w:sdtContent>
            <w:tc>
              <w:tcPr>
                <w:tcW w:w="2410" w:type="dxa"/>
                <w:tcBorders>
                  <w:bottom w:val="single" w:sz="2" w:space="0" w:color="auto"/>
                </w:tcBorders>
              </w:tcPr>
              <w:p w14:paraId="60A21CD3" w14:textId="77777777" w:rsidR="006265CF" w:rsidRPr="00AA606A" w:rsidRDefault="006265CF" w:rsidP="006265CF">
                <w:pPr>
                  <w:adjustRightInd/>
                  <w:snapToGrid/>
                  <w:spacing w:line="200" w:lineRule="atLeast"/>
                  <w:ind w:left="77"/>
                  <w:rPr>
                    <w:rFonts w:cs="Arial"/>
                    <w:b/>
                    <w:sz w:val="16"/>
                    <w:szCs w:val="16"/>
                  </w:rPr>
                </w:pPr>
                <w:r w:rsidRPr="00AA606A">
                  <w:rPr>
                    <w:rFonts w:cs="Arial"/>
                    <w:b/>
                    <w:sz w:val="16"/>
                    <w:szCs w:val="16"/>
                  </w:rPr>
                  <w:t>Autor / Abteilung</w:t>
                </w:r>
              </w:p>
            </w:tc>
          </w:sdtContent>
        </w:sdt>
        <w:tc>
          <w:tcPr>
            <w:tcW w:w="2549" w:type="dxa"/>
            <w:tcBorders>
              <w:bottom w:val="single" w:sz="2" w:space="0" w:color="auto"/>
            </w:tcBorders>
          </w:tcPr>
          <w:p w14:paraId="4638BFB1" w14:textId="77777777" w:rsidR="006265CF" w:rsidRPr="00AA606A" w:rsidRDefault="006265CF" w:rsidP="006265CF">
            <w:pPr>
              <w:adjustRightInd/>
              <w:snapToGrid/>
              <w:spacing w:line="200" w:lineRule="atLeast"/>
              <w:ind w:left="77"/>
              <w:rPr>
                <w:rFonts w:cs="Arial"/>
                <w:b/>
                <w:sz w:val="16"/>
                <w:szCs w:val="16"/>
              </w:rPr>
            </w:pPr>
            <w:r w:rsidRPr="00AA606A">
              <w:rPr>
                <w:rFonts w:cs="Arial"/>
                <w:b/>
                <w:sz w:val="16"/>
                <w:szCs w:val="16"/>
              </w:rPr>
              <w:t>Kapitel</w:t>
            </w:r>
          </w:p>
        </w:tc>
      </w:tr>
      <w:tr w:rsidR="006265CF" w:rsidRPr="00AA606A" w14:paraId="70E3F09E" w14:textId="77777777" w:rsidTr="006265CF">
        <w:trPr>
          <w:trHeight w:val="369"/>
        </w:trPr>
        <w:tc>
          <w:tcPr>
            <w:tcW w:w="2217" w:type="dxa"/>
            <w:tcBorders>
              <w:top w:val="single" w:sz="2" w:space="0" w:color="auto"/>
              <w:left w:val="nil"/>
              <w:bottom w:val="single" w:sz="2" w:space="0" w:color="auto"/>
              <w:right w:val="nil"/>
            </w:tcBorders>
            <w:vAlign w:val="center"/>
          </w:tcPr>
          <w:p w14:paraId="5798E01D" w14:textId="3B78E404" w:rsidR="006265CF" w:rsidRPr="00AA606A" w:rsidRDefault="000144C4" w:rsidP="006265CF">
            <w:pPr>
              <w:adjustRightInd/>
              <w:snapToGrid/>
              <w:rPr>
                <w:rFonts w:cs="Arial"/>
                <w:szCs w:val="20"/>
              </w:rPr>
            </w:pPr>
            <w:r>
              <w:rPr>
                <w:rFonts w:cs="Arial"/>
                <w:szCs w:val="20"/>
              </w:rPr>
              <w:t>Simon Bieli</w:t>
            </w:r>
          </w:p>
        </w:tc>
        <w:tc>
          <w:tcPr>
            <w:tcW w:w="2461" w:type="dxa"/>
            <w:tcBorders>
              <w:top w:val="single" w:sz="2" w:space="0" w:color="auto"/>
              <w:left w:val="nil"/>
              <w:bottom w:val="single" w:sz="2" w:space="0" w:color="auto"/>
              <w:right w:val="nil"/>
            </w:tcBorders>
            <w:vAlign w:val="center"/>
          </w:tcPr>
          <w:p w14:paraId="1EDA9BAB" w14:textId="77777777" w:rsidR="006265CF" w:rsidRPr="00AA606A" w:rsidRDefault="006265CF" w:rsidP="006265CF">
            <w:pPr>
              <w:adjustRightInd/>
              <w:snapToGrid/>
              <w:ind w:left="71"/>
              <w:rPr>
                <w:rFonts w:cs="Arial"/>
                <w:szCs w:val="20"/>
              </w:rPr>
            </w:pPr>
            <w:r w:rsidRPr="00AA606A">
              <w:rPr>
                <w:rFonts w:cs="Arial"/>
                <w:szCs w:val="20"/>
              </w:rPr>
              <w:t>Swissgrid AG</w:t>
            </w:r>
          </w:p>
        </w:tc>
        <w:tc>
          <w:tcPr>
            <w:tcW w:w="2410" w:type="dxa"/>
            <w:tcBorders>
              <w:top w:val="single" w:sz="2" w:space="0" w:color="auto"/>
              <w:left w:val="nil"/>
              <w:bottom w:val="single" w:sz="2" w:space="0" w:color="auto"/>
              <w:right w:val="nil"/>
            </w:tcBorders>
            <w:vAlign w:val="center"/>
          </w:tcPr>
          <w:p w14:paraId="4392AE83" w14:textId="1548C453" w:rsidR="006265CF" w:rsidRPr="00AA606A" w:rsidRDefault="00000000" w:rsidP="006265CF">
            <w:pPr>
              <w:adjustRightInd/>
              <w:snapToGrid/>
              <w:ind w:left="81"/>
              <w:rPr>
                <w:rFonts w:cs="Arial"/>
                <w:szCs w:val="20"/>
              </w:rPr>
            </w:pPr>
            <w:hyperlink r:id="rId18" w:history="1">
              <w:r w:rsidR="000144C4" w:rsidRPr="00B97019">
                <w:rPr>
                  <w:rStyle w:val="Hyperlink"/>
                  <w:rFonts w:cs="Arial"/>
                  <w:szCs w:val="20"/>
                </w:rPr>
                <w:t>s</w:t>
              </w:r>
              <w:r w:rsidR="000144C4" w:rsidRPr="00B97019">
                <w:rPr>
                  <w:rStyle w:val="Hyperlink"/>
                </w:rPr>
                <w:t>imon.bieli</w:t>
              </w:r>
              <w:r w:rsidR="000144C4" w:rsidRPr="00B97019">
                <w:rPr>
                  <w:rStyle w:val="Hyperlink"/>
                  <w:rFonts w:cs="Arial"/>
                  <w:szCs w:val="20"/>
                </w:rPr>
                <w:t>@swissgrid.ch</w:t>
              </w:r>
            </w:hyperlink>
          </w:p>
        </w:tc>
        <w:tc>
          <w:tcPr>
            <w:tcW w:w="2549" w:type="dxa"/>
            <w:tcBorders>
              <w:top w:val="single" w:sz="2" w:space="0" w:color="auto"/>
              <w:left w:val="nil"/>
              <w:bottom w:val="single" w:sz="2" w:space="0" w:color="auto"/>
              <w:right w:val="nil"/>
            </w:tcBorders>
            <w:vAlign w:val="center"/>
          </w:tcPr>
          <w:p w14:paraId="6D3DA4B0" w14:textId="77777777" w:rsidR="006265CF" w:rsidRPr="00AA606A" w:rsidRDefault="006265CF" w:rsidP="006265CF">
            <w:pPr>
              <w:adjustRightInd/>
              <w:snapToGrid/>
              <w:ind w:left="81"/>
            </w:pPr>
            <w:r w:rsidRPr="00AA606A">
              <w:t>alle</w:t>
            </w:r>
          </w:p>
        </w:tc>
      </w:tr>
    </w:tbl>
    <w:p w14:paraId="7392C0D3" w14:textId="77777777" w:rsidR="006265CF" w:rsidRPr="00AA606A" w:rsidRDefault="006265CF" w:rsidP="006265CF">
      <w:pPr>
        <w:ind w:right="-4"/>
      </w:pPr>
    </w:p>
    <w:p w14:paraId="5FFC605A" w14:textId="77777777" w:rsidR="006265CF" w:rsidRPr="00AA606A" w:rsidRDefault="006265CF" w:rsidP="006265CF"/>
    <w:p w14:paraId="700946B7" w14:textId="77777777" w:rsidR="006265CF" w:rsidRPr="00AA606A" w:rsidRDefault="006265CF" w:rsidP="006265CF">
      <w:pPr>
        <w:ind w:right="-4"/>
      </w:pPr>
    </w:p>
    <w:p w14:paraId="2EEADB82" w14:textId="77777777" w:rsidR="006265CF" w:rsidRPr="00AA606A" w:rsidRDefault="006265CF" w:rsidP="006265CF">
      <w:pPr>
        <w:ind w:right="-4"/>
        <w:rPr>
          <w:b/>
        </w:rPr>
      </w:pPr>
    </w:p>
    <w:sdt>
      <w:sdtPr>
        <w:tag w:val="Revision"/>
        <w:id w:val="-2004119055"/>
        <w:placeholder>
          <w:docPart w:val="39D493A4924F4ED3B5D4AE6A3D95B25E"/>
        </w:placeholder>
        <w:dataBinding w:prefixMappings="xmlns:ns='http://schemas.officeatwork.com/CustomXMLPart'" w:xpath="/ns:officeatwork/ns:Revision" w:storeItemID="{C9EF7656-0210-462C-829B-A9AFE99E1459}"/>
        <w:text w:multiLine="1"/>
      </w:sdtPr>
      <w:sdtContent>
        <w:p w14:paraId="02F3DBD4" w14:textId="77777777" w:rsidR="006265CF" w:rsidRPr="00AA606A" w:rsidRDefault="006265CF" w:rsidP="006265CF">
          <w:pPr>
            <w:pStyle w:val="Betreff"/>
          </w:pPr>
          <w:r w:rsidRPr="00AA606A">
            <w:t>Überarbeitungen</w:t>
          </w:r>
        </w:p>
      </w:sdtContent>
    </w:sdt>
    <w:p w14:paraId="60450012" w14:textId="77777777" w:rsidR="006265CF" w:rsidRPr="00AA606A" w:rsidRDefault="006265CF" w:rsidP="006265CF">
      <w:pPr>
        <w:ind w:right="-4"/>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367"/>
        <w:gridCol w:w="2367"/>
        <w:gridCol w:w="2372"/>
        <w:gridCol w:w="2367"/>
      </w:tblGrid>
      <w:tr w:rsidR="006265CF" w:rsidRPr="00AA606A" w14:paraId="3960BB3E" w14:textId="77777777" w:rsidTr="006265CF">
        <w:trPr>
          <w:trHeight w:val="227"/>
        </w:trPr>
        <w:sdt>
          <w:sdtPr>
            <w:rPr>
              <w:rFonts w:cs="Arial"/>
              <w:b/>
              <w:sz w:val="16"/>
              <w:szCs w:val="16"/>
            </w:rPr>
            <w:tag w:val="Date"/>
            <w:id w:val="-2089375203"/>
            <w:placeholder>
              <w:docPart w:val="CE8D48A44BD548A68FDF508461434D2D"/>
            </w:placeholder>
            <w:dataBinding w:prefixMappings="xmlns:ns='http://schemas.officeatwork.com/CustomXMLPart'" w:xpath="/ns:officeatwork/ns:Date" w:storeItemID="{C9EF7656-0210-462C-829B-A9AFE99E1459}"/>
            <w:text w:multiLine="1"/>
          </w:sdtPr>
          <w:sdtContent>
            <w:tc>
              <w:tcPr>
                <w:tcW w:w="2367" w:type="dxa"/>
                <w:tcBorders>
                  <w:bottom w:val="single" w:sz="2" w:space="0" w:color="auto"/>
                </w:tcBorders>
              </w:tcPr>
              <w:p w14:paraId="5220AB40" w14:textId="77777777" w:rsidR="006265CF" w:rsidRPr="00AA606A" w:rsidRDefault="006265CF" w:rsidP="006265CF">
                <w:pPr>
                  <w:adjustRightInd/>
                  <w:snapToGrid/>
                  <w:spacing w:line="200" w:lineRule="atLeast"/>
                  <w:rPr>
                    <w:rFonts w:cs="Arial"/>
                    <w:b/>
                    <w:sz w:val="16"/>
                    <w:szCs w:val="16"/>
                  </w:rPr>
                </w:pPr>
                <w:r w:rsidRPr="00AA606A">
                  <w:rPr>
                    <w:rFonts w:cs="Arial"/>
                    <w:b/>
                    <w:sz w:val="16"/>
                    <w:szCs w:val="16"/>
                  </w:rPr>
                  <w:t>Datum</w:t>
                </w:r>
              </w:p>
            </w:tc>
          </w:sdtContent>
        </w:sdt>
        <w:tc>
          <w:tcPr>
            <w:tcW w:w="2367" w:type="dxa"/>
            <w:tcBorders>
              <w:bottom w:val="single" w:sz="2" w:space="0" w:color="auto"/>
            </w:tcBorders>
          </w:tcPr>
          <w:p w14:paraId="4A5698A1" w14:textId="77777777" w:rsidR="006265CF" w:rsidRPr="00AA606A" w:rsidRDefault="006265CF" w:rsidP="006265CF">
            <w:pPr>
              <w:adjustRightInd/>
              <w:snapToGrid/>
              <w:spacing w:line="200" w:lineRule="atLeast"/>
              <w:rPr>
                <w:rFonts w:cs="Arial"/>
                <w:b/>
                <w:sz w:val="16"/>
                <w:szCs w:val="16"/>
              </w:rPr>
            </w:pPr>
            <w:r w:rsidRPr="00AA606A">
              <w:rPr>
                <w:rFonts w:cs="Arial"/>
                <w:b/>
                <w:sz w:val="16"/>
                <w:szCs w:val="16"/>
              </w:rPr>
              <w:t>Version</w:t>
            </w:r>
          </w:p>
        </w:tc>
        <w:tc>
          <w:tcPr>
            <w:tcW w:w="2372" w:type="dxa"/>
            <w:tcBorders>
              <w:bottom w:val="single" w:sz="2" w:space="0" w:color="auto"/>
            </w:tcBorders>
          </w:tcPr>
          <w:p w14:paraId="772A4548" w14:textId="77777777" w:rsidR="006265CF" w:rsidRPr="00AA606A" w:rsidRDefault="00000000" w:rsidP="006265CF">
            <w:pPr>
              <w:adjustRightInd/>
              <w:snapToGrid/>
              <w:spacing w:line="200" w:lineRule="atLeast"/>
              <w:ind w:left="56"/>
              <w:rPr>
                <w:rFonts w:cs="Arial"/>
                <w:b/>
                <w:sz w:val="16"/>
                <w:szCs w:val="16"/>
              </w:rPr>
            </w:pPr>
            <w:sdt>
              <w:sdtPr>
                <w:rPr>
                  <w:rFonts w:cs="Arial"/>
                  <w:b/>
                  <w:sz w:val="16"/>
                  <w:szCs w:val="16"/>
                </w:rPr>
                <w:tag w:val="AuthorLB"/>
                <w:id w:val="965549345"/>
                <w:placeholder>
                  <w:docPart w:val="C0E9200403094DC3B8754A10244B5F83"/>
                </w:placeholder>
                <w:dataBinding w:prefixMappings="xmlns:ns='http://schemas.officeatwork.com/CustomXMLPart'" w:xpath="/ns:officeatwork/ns:AuthorLB" w:storeItemID="{C9EF7656-0210-462C-829B-A9AFE99E1459}"/>
                <w:text w:multiLine="1"/>
              </w:sdtPr>
              <w:sdtContent>
                <w:r w:rsidR="006265CF" w:rsidRPr="00AA606A">
                  <w:rPr>
                    <w:rFonts w:cs="Arial"/>
                    <w:b/>
                    <w:sz w:val="16"/>
                    <w:szCs w:val="16"/>
                  </w:rPr>
                  <w:t>Autor</w:t>
                </w:r>
              </w:sdtContent>
            </w:sdt>
            <w:r w:rsidR="006265CF" w:rsidRPr="00AA606A">
              <w:rPr>
                <w:rFonts w:cs="Arial"/>
                <w:b/>
                <w:sz w:val="16"/>
                <w:szCs w:val="16"/>
              </w:rPr>
              <w:t xml:space="preserve"> / </w:t>
            </w:r>
            <w:sdt>
              <w:sdtPr>
                <w:rPr>
                  <w:rFonts w:cs="Arial"/>
                  <w:b/>
                  <w:sz w:val="16"/>
                  <w:szCs w:val="16"/>
                </w:rPr>
                <w:tag w:val="DepartmentLabel"/>
                <w:id w:val="-1548763254"/>
                <w:placeholder>
                  <w:docPart w:val="2B1EC3F24FFC4BDE8099460F47FCA335"/>
                </w:placeholder>
                <w:dataBinding w:prefixMappings="xmlns:ns='http://schemas.officeatwork.com/CustomXMLPart'" w:xpath="/ns:officeatwork/ns:DepartmentLabel" w:storeItemID="{C9EF7656-0210-462C-829B-A9AFE99E1459}"/>
                <w:text w:multiLine="1"/>
              </w:sdtPr>
              <w:sdtContent>
                <w:r w:rsidR="006265CF" w:rsidRPr="00AA606A">
                  <w:rPr>
                    <w:rFonts w:cs="Arial"/>
                    <w:b/>
                    <w:sz w:val="16"/>
                    <w:szCs w:val="16"/>
                  </w:rPr>
                  <w:t>Abteilung</w:t>
                </w:r>
              </w:sdtContent>
            </w:sdt>
          </w:p>
        </w:tc>
        <w:sdt>
          <w:sdtPr>
            <w:rPr>
              <w:rFonts w:cs="Arial"/>
              <w:b/>
              <w:sz w:val="16"/>
              <w:szCs w:val="16"/>
            </w:rPr>
            <w:tag w:val="Section"/>
            <w:id w:val="-919407117"/>
            <w:placeholder>
              <w:docPart w:val="E45B8178F294461EA691BA1E202758AB"/>
            </w:placeholder>
            <w:dataBinding w:prefixMappings="xmlns:ns='http://schemas.officeatwork.com/CustomXMLPart'" w:xpath="/ns:officeatwork/ns:Section" w:storeItemID="{C9EF7656-0210-462C-829B-A9AFE99E1459}"/>
            <w:text w:multiLine="1"/>
          </w:sdtPr>
          <w:sdtContent>
            <w:tc>
              <w:tcPr>
                <w:tcW w:w="2367" w:type="dxa"/>
                <w:tcBorders>
                  <w:bottom w:val="single" w:sz="2" w:space="0" w:color="auto"/>
                </w:tcBorders>
              </w:tcPr>
              <w:p w14:paraId="2BB0D178" w14:textId="77777777" w:rsidR="006265CF" w:rsidRPr="00AA606A" w:rsidRDefault="006265CF" w:rsidP="006265CF">
                <w:pPr>
                  <w:adjustRightInd/>
                  <w:snapToGrid/>
                  <w:spacing w:line="200" w:lineRule="atLeast"/>
                  <w:ind w:left="53"/>
                  <w:rPr>
                    <w:rFonts w:cs="Arial"/>
                    <w:b/>
                    <w:sz w:val="16"/>
                    <w:szCs w:val="16"/>
                  </w:rPr>
                </w:pPr>
                <w:r w:rsidRPr="00AA606A">
                  <w:rPr>
                    <w:rFonts w:cs="Arial"/>
                    <w:b/>
                    <w:sz w:val="16"/>
                    <w:szCs w:val="16"/>
                  </w:rPr>
                  <w:t>Abschnitt</w:t>
                </w:r>
              </w:p>
            </w:tc>
          </w:sdtContent>
        </w:sdt>
      </w:tr>
      <w:tr w:rsidR="006265CF" w:rsidRPr="00AA606A" w14:paraId="3AD262C0" w14:textId="77777777" w:rsidTr="006265CF">
        <w:trPr>
          <w:trHeight w:val="369"/>
        </w:trPr>
        <w:tc>
          <w:tcPr>
            <w:tcW w:w="2367" w:type="dxa"/>
            <w:tcBorders>
              <w:top w:val="single" w:sz="2" w:space="0" w:color="auto"/>
              <w:left w:val="nil"/>
              <w:bottom w:val="single" w:sz="2" w:space="0" w:color="auto"/>
              <w:right w:val="nil"/>
            </w:tcBorders>
            <w:vAlign w:val="center"/>
          </w:tcPr>
          <w:p w14:paraId="4EFBFA69" w14:textId="77777777" w:rsidR="006265CF" w:rsidRPr="00AA606A" w:rsidRDefault="006265CF" w:rsidP="006265CF">
            <w:pPr>
              <w:adjustRightInd/>
              <w:snapToGrid/>
              <w:rPr>
                <w:rFonts w:cs="Arial"/>
                <w:szCs w:val="20"/>
              </w:rPr>
            </w:pPr>
          </w:p>
        </w:tc>
        <w:tc>
          <w:tcPr>
            <w:tcW w:w="2367" w:type="dxa"/>
            <w:tcBorders>
              <w:top w:val="single" w:sz="2" w:space="0" w:color="auto"/>
              <w:left w:val="nil"/>
              <w:bottom w:val="single" w:sz="2" w:space="0" w:color="auto"/>
              <w:right w:val="nil"/>
            </w:tcBorders>
            <w:vAlign w:val="center"/>
          </w:tcPr>
          <w:p w14:paraId="33C27386" w14:textId="77777777" w:rsidR="006265CF" w:rsidRPr="00AA606A" w:rsidRDefault="006265CF" w:rsidP="006265CF">
            <w:pPr>
              <w:adjustRightInd/>
              <w:snapToGrid/>
              <w:ind w:right="24"/>
              <w:rPr>
                <w:rFonts w:cs="Arial"/>
                <w:szCs w:val="20"/>
              </w:rPr>
            </w:pPr>
          </w:p>
        </w:tc>
        <w:tc>
          <w:tcPr>
            <w:tcW w:w="2372" w:type="dxa"/>
            <w:tcBorders>
              <w:top w:val="single" w:sz="2" w:space="0" w:color="auto"/>
              <w:left w:val="nil"/>
              <w:bottom w:val="single" w:sz="2" w:space="0" w:color="auto"/>
              <w:right w:val="nil"/>
            </w:tcBorders>
            <w:vAlign w:val="center"/>
          </w:tcPr>
          <w:p w14:paraId="45D6AC4D" w14:textId="77777777" w:rsidR="006265CF" w:rsidRPr="00AA606A" w:rsidRDefault="006265CF" w:rsidP="006265CF">
            <w:pPr>
              <w:adjustRightInd/>
              <w:snapToGrid/>
              <w:ind w:left="56"/>
              <w:rPr>
                <w:rFonts w:cs="Arial"/>
                <w:szCs w:val="20"/>
              </w:rPr>
            </w:pPr>
          </w:p>
        </w:tc>
        <w:tc>
          <w:tcPr>
            <w:tcW w:w="2367" w:type="dxa"/>
            <w:tcBorders>
              <w:top w:val="single" w:sz="2" w:space="0" w:color="auto"/>
              <w:left w:val="nil"/>
              <w:bottom w:val="single" w:sz="2" w:space="0" w:color="auto"/>
              <w:right w:val="nil"/>
            </w:tcBorders>
            <w:vAlign w:val="center"/>
          </w:tcPr>
          <w:p w14:paraId="579CF0E5" w14:textId="77777777" w:rsidR="006265CF" w:rsidRPr="00AA606A" w:rsidRDefault="006265CF" w:rsidP="006265CF">
            <w:pPr>
              <w:adjustRightInd/>
              <w:snapToGrid/>
              <w:ind w:left="53"/>
              <w:rPr>
                <w:rFonts w:cs="Arial"/>
                <w:szCs w:val="20"/>
              </w:rPr>
            </w:pPr>
          </w:p>
        </w:tc>
      </w:tr>
      <w:tr w:rsidR="006265CF" w:rsidRPr="00AA606A" w14:paraId="558906C6" w14:textId="77777777" w:rsidTr="006265CF">
        <w:trPr>
          <w:trHeight w:val="369"/>
        </w:trPr>
        <w:tc>
          <w:tcPr>
            <w:tcW w:w="2367" w:type="dxa"/>
            <w:tcBorders>
              <w:top w:val="single" w:sz="2" w:space="0" w:color="auto"/>
              <w:left w:val="nil"/>
              <w:bottom w:val="single" w:sz="2" w:space="0" w:color="auto"/>
              <w:right w:val="nil"/>
            </w:tcBorders>
            <w:vAlign w:val="center"/>
          </w:tcPr>
          <w:p w14:paraId="34232642" w14:textId="77777777" w:rsidR="006265CF" w:rsidRPr="00AA606A" w:rsidRDefault="006265CF" w:rsidP="006265CF">
            <w:pPr>
              <w:adjustRightInd/>
              <w:snapToGrid/>
              <w:rPr>
                <w:rFonts w:cs="Arial"/>
                <w:szCs w:val="20"/>
              </w:rPr>
            </w:pPr>
          </w:p>
        </w:tc>
        <w:tc>
          <w:tcPr>
            <w:tcW w:w="2367" w:type="dxa"/>
            <w:tcBorders>
              <w:top w:val="single" w:sz="2" w:space="0" w:color="auto"/>
              <w:left w:val="nil"/>
              <w:bottom w:val="single" w:sz="2" w:space="0" w:color="auto"/>
              <w:right w:val="nil"/>
            </w:tcBorders>
            <w:vAlign w:val="center"/>
          </w:tcPr>
          <w:p w14:paraId="437F88E5" w14:textId="77777777" w:rsidR="006265CF" w:rsidRPr="00AA606A" w:rsidRDefault="006265CF" w:rsidP="006265CF">
            <w:pPr>
              <w:adjustRightInd/>
              <w:snapToGrid/>
              <w:ind w:right="24"/>
              <w:rPr>
                <w:rFonts w:cs="Arial"/>
                <w:szCs w:val="20"/>
              </w:rPr>
            </w:pPr>
          </w:p>
        </w:tc>
        <w:tc>
          <w:tcPr>
            <w:tcW w:w="2372" w:type="dxa"/>
            <w:tcBorders>
              <w:top w:val="single" w:sz="2" w:space="0" w:color="auto"/>
              <w:left w:val="nil"/>
              <w:bottom w:val="single" w:sz="2" w:space="0" w:color="auto"/>
              <w:right w:val="nil"/>
            </w:tcBorders>
            <w:vAlign w:val="center"/>
          </w:tcPr>
          <w:p w14:paraId="0EB387A5" w14:textId="77777777" w:rsidR="006265CF" w:rsidRPr="00AA606A" w:rsidRDefault="006265CF" w:rsidP="006265CF">
            <w:pPr>
              <w:adjustRightInd/>
              <w:snapToGrid/>
              <w:ind w:left="56"/>
              <w:rPr>
                <w:rFonts w:cs="Arial"/>
                <w:szCs w:val="20"/>
              </w:rPr>
            </w:pPr>
          </w:p>
        </w:tc>
        <w:tc>
          <w:tcPr>
            <w:tcW w:w="2367" w:type="dxa"/>
            <w:tcBorders>
              <w:top w:val="single" w:sz="2" w:space="0" w:color="auto"/>
              <w:left w:val="nil"/>
              <w:bottom w:val="single" w:sz="2" w:space="0" w:color="auto"/>
              <w:right w:val="nil"/>
            </w:tcBorders>
            <w:vAlign w:val="center"/>
          </w:tcPr>
          <w:p w14:paraId="18677F3D" w14:textId="77777777" w:rsidR="006265CF" w:rsidRPr="00AA606A" w:rsidRDefault="006265CF" w:rsidP="006265CF">
            <w:pPr>
              <w:adjustRightInd/>
              <w:snapToGrid/>
              <w:ind w:left="53"/>
              <w:rPr>
                <w:rFonts w:cs="Arial"/>
                <w:szCs w:val="20"/>
              </w:rPr>
            </w:pPr>
          </w:p>
        </w:tc>
      </w:tr>
    </w:tbl>
    <w:p w14:paraId="04D5BBF1" w14:textId="77777777" w:rsidR="006265CF" w:rsidRPr="00AA606A" w:rsidRDefault="006265CF" w:rsidP="006265CF">
      <w:pPr>
        <w:adjustRightInd/>
        <w:snapToGrid/>
        <w:ind w:right="-4"/>
        <w:rPr>
          <w:rFonts w:cs="Arial"/>
          <w:szCs w:val="20"/>
        </w:rPr>
      </w:pPr>
    </w:p>
    <w:p w14:paraId="1697B025" w14:textId="77777777" w:rsidR="006265CF" w:rsidRPr="00AA606A" w:rsidRDefault="006265CF" w:rsidP="006265CF">
      <w:pPr>
        <w:adjustRightInd/>
        <w:snapToGrid/>
        <w:ind w:right="-4"/>
        <w:rPr>
          <w:rFonts w:cs="Arial"/>
          <w:szCs w:val="20"/>
        </w:rPr>
      </w:pPr>
    </w:p>
    <w:p w14:paraId="3F1851FC" w14:textId="77777777" w:rsidR="00A4055F" w:rsidRPr="005051E2" w:rsidRDefault="00A4055F" w:rsidP="00A4055F">
      <w:pPr>
        <w:adjustRightInd/>
        <w:snapToGrid/>
        <w:ind w:right="-4"/>
        <w:rPr>
          <w:rFonts w:cs="Arial"/>
          <w:color w:val="FF0000"/>
          <w:szCs w:val="20"/>
        </w:rPr>
      </w:pPr>
      <w:r w:rsidRPr="005051E2">
        <w:rPr>
          <w:rFonts w:cs="Arial"/>
          <w:color w:val="FF0000"/>
          <w:szCs w:val="20"/>
        </w:rPr>
        <w:t>Wichtige Infos für den Gebrauch dieser Vorlage:</w:t>
      </w:r>
    </w:p>
    <w:p w14:paraId="230E0FA2" w14:textId="77777777" w:rsidR="00A4055F" w:rsidRPr="005051E2" w:rsidRDefault="00A4055F" w:rsidP="00E10FDB">
      <w:pPr>
        <w:pStyle w:val="Listenabsatz"/>
        <w:numPr>
          <w:ilvl w:val="0"/>
          <w:numId w:val="9"/>
        </w:numPr>
        <w:adjustRightInd/>
        <w:snapToGrid/>
        <w:ind w:right="-4"/>
        <w:rPr>
          <w:rFonts w:cs="Arial"/>
          <w:color w:val="FF0000"/>
          <w:szCs w:val="20"/>
        </w:rPr>
      </w:pPr>
      <w:r w:rsidRPr="005051E2">
        <w:rPr>
          <w:rFonts w:cs="Arial"/>
          <w:color w:val="FF0000"/>
          <w:szCs w:val="20"/>
        </w:rPr>
        <w:t>Diese Vorlage dient als Vorschlag und kann gekürzt oder erweitert werden.</w:t>
      </w:r>
    </w:p>
    <w:p w14:paraId="1C652419" w14:textId="53834E02" w:rsidR="00A4055F" w:rsidRDefault="4BB41877" w:rsidP="5A4AA2EA">
      <w:pPr>
        <w:pStyle w:val="Listenabsatz"/>
        <w:numPr>
          <w:ilvl w:val="0"/>
          <w:numId w:val="9"/>
        </w:numPr>
        <w:adjustRightInd/>
        <w:snapToGrid/>
        <w:ind w:right="-4"/>
        <w:rPr>
          <w:rFonts w:cs="Arial"/>
          <w:color w:val="FF0000"/>
        </w:rPr>
      </w:pPr>
      <w:r w:rsidRPr="5A4AA2EA">
        <w:rPr>
          <w:rFonts w:cs="Arial"/>
          <w:color w:val="FF0000"/>
        </w:rPr>
        <w:t>Der Bericht wird intern verwendet.</w:t>
      </w:r>
    </w:p>
    <w:p w14:paraId="7A2C37D4" w14:textId="7BB2AEC5" w:rsidR="000C52C6" w:rsidRDefault="4BB41877" w:rsidP="5A4AA2EA">
      <w:pPr>
        <w:pStyle w:val="Listenabsatz"/>
        <w:numPr>
          <w:ilvl w:val="0"/>
          <w:numId w:val="9"/>
        </w:numPr>
        <w:adjustRightInd/>
        <w:snapToGrid/>
        <w:ind w:right="-4"/>
        <w:rPr>
          <w:rFonts w:cs="Arial"/>
          <w:color w:val="FF0000"/>
        </w:rPr>
      </w:pPr>
      <w:r w:rsidRPr="5A4AA2EA">
        <w:rPr>
          <w:rFonts w:cs="Arial"/>
          <w:color w:val="FF0000"/>
        </w:rPr>
        <w:t xml:space="preserve">Wenn ein Planer den Bericht </w:t>
      </w:r>
      <w:r w:rsidR="225F67A3" w:rsidRPr="5A4AA2EA">
        <w:rPr>
          <w:rFonts w:cs="Arial"/>
          <w:color w:val="FF0000"/>
        </w:rPr>
        <w:t>schreibt,</w:t>
      </w:r>
      <w:r w:rsidRPr="5A4AA2EA">
        <w:rPr>
          <w:rFonts w:cs="Arial"/>
          <w:color w:val="FF0000"/>
        </w:rPr>
        <w:t xml:space="preserve"> soll das Kapitel 1 vom Projektteam (PL/PE</w:t>
      </w:r>
      <w:r w:rsidR="0071015D">
        <w:rPr>
          <w:rFonts w:cs="Arial"/>
          <w:color w:val="FF0000"/>
        </w:rPr>
        <w:t>s</w:t>
      </w:r>
      <w:r w:rsidRPr="5A4AA2EA">
        <w:rPr>
          <w:rFonts w:cs="Arial"/>
          <w:color w:val="FF0000"/>
        </w:rPr>
        <w:t>) erstellt werden.</w:t>
      </w:r>
    </w:p>
    <w:p w14:paraId="46A245F0" w14:textId="1F9E9071" w:rsidR="000C52C6" w:rsidRDefault="000C52C6" w:rsidP="5A4AA2EA">
      <w:pPr>
        <w:adjustRightInd/>
        <w:snapToGrid/>
        <w:ind w:right="-4"/>
        <w:rPr>
          <w:rFonts w:cs="Arial"/>
        </w:rPr>
      </w:pPr>
    </w:p>
    <w:p w14:paraId="14C61B78" w14:textId="15194718" w:rsidR="000C52C6" w:rsidRPr="00417327" w:rsidRDefault="000C52C6" w:rsidP="5A4AA2EA">
      <w:pPr>
        <w:adjustRightInd/>
        <w:snapToGrid/>
        <w:ind w:right="-4"/>
        <w:rPr>
          <w:rFonts w:cs="Arial"/>
          <w:color w:val="FF0000"/>
        </w:rPr>
      </w:pPr>
      <w:r w:rsidRPr="00417327">
        <w:rPr>
          <w:rFonts w:cs="Arial"/>
          <w:color w:val="FF0000"/>
        </w:rPr>
        <w:t xml:space="preserve">Als Beispiele </w:t>
      </w:r>
      <w:r w:rsidR="001266EE" w:rsidRPr="00417327">
        <w:rPr>
          <w:rFonts w:cs="Arial"/>
          <w:color w:val="FF0000"/>
        </w:rPr>
        <w:t>können dienen</w:t>
      </w:r>
      <w:r w:rsidR="00AA4C1D" w:rsidRPr="00417327">
        <w:rPr>
          <w:rFonts w:cs="Arial"/>
          <w:color w:val="FF0000"/>
        </w:rPr>
        <w:t xml:space="preserve"> (nur für internen Gebrauch)</w:t>
      </w:r>
      <w:r w:rsidR="001266EE" w:rsidRPr="00417327">
        <w:rPr>
          <w:rFonts w:cs="Arial"/>
          <w:color w:val="FF0000"/>
        </w:rPr>
        <w:t>:</w:t>
      </w:r>
    </w:p>
    <w:p w14:paraId="544D39A2" w14:textId="0045522A" w:rsidR="006265CF" w:rsidRPr="000C52C6" w:rsidRDefault="00000000" w:rsidP="000C52C6">
      <w:pPr>
        <w:adjustRightInd/>
        <w:snapToGrid/>
        <w:ind w:right="-4"/>
        <w:rPr>
          <w:rFonts w:cs="Arial"/>
          <w:color w:val="FF0000"/>
          <w:szCs w:val="20"/>
        </w:rPr>
      </w:pPr>
      <w:hyperlink r:id="rId19" w:history="1">
        <w:r w:rsidR="004F43E6" w:rsidRPr="00417327">
          <w:rPr>
            <w:rStyle w:val="Hyperlink"/>
            <w:color w:val="FF0000"/>
          </w:rPr>
          <w:t>GR-GP-LI - Beispiel Bauprojekt - Alle Dokumente (mcas.ms)</w:t>
        </w:r>
      </w:hyperlink>
      <w:r w:rsidR="006265CF" w:rsidRPr="000C52C6">
        <w:rPr>
          <w:rFonts w:cs="Arial"/>
          <w:szCs w:val="20"/>
        </w:rPr>
        <w:br w:type="page"/>
      </w:r>
    </w:p>
    <w:p w14:paraId="2B050A24" w14:textId="77777777" w:rsidR="005D418F" w:rsidRPr="00AA606A" w:rsidRDefault="005D418F" w:rsidP="005D418F">
      <w:pPr>
        <w:adjustRightInd/>
        <w:snapToGrid/>
        <w:spacing w:line="240" w:lineRule="auto"/>
        <w:rPr>
          <w:rFonts w:cs="Arial"/>
          <w:sz w:val="16"/>
          <w:szCs w:val="2"/>
        </w:rPr>
      </w:pPr>
    </w:p>
    <w:p w14:paraId="5B8D3393" w14:textId="77777777" w:rsidR="006265CF" w:rsidRPr="00AA606A" w:rsidRDefault="006265CF" w:rsidP="006265CF">
      <w:pPr>
        <w:pStyle w:val="Titel"/>
        <w:rPr>
          <w:highlight w:val="lightGray"/>
        </w:rPr>
      </w:pPr>
      <w:r w:rsidRPr="00AA606A">
        <w:rPr>
          <w:highlight w:val="lightGray"/>
        </w:rPr>
        <w:t>Zur Vorlage dieses Berichts</w:t>
      </w:r>
    </w:p>
    <w:p w14:paraId="530083D0" w14:textId="77777777" w:rsidR="006265CF" w:rsidRPr="00AA606A" w:rsidRDefault="006265CF" w:rsidP="006265CF">
      <w:pPr>
        <w:adjustRightInd/>
        <w:snapToGrid/>
        <w:spacing w:line="240" w:lineRule="auto"/>
        <w:rPr>
          <w:highlight w:val="lightGray"/>
        </w:rPr>
      </w:pPr>
    </w:p>
    <w:p w14:paraId="55CDB49A" w14:textId="77777777" w:rsidR="006265CF" w:rsidRPr="00AA606A" w:rsidRDefault="006265CF" w:rsidP="006265CF">
      <w:pPr>
        <w:adjustRightInd/>
        <w:snapToGrid/>
        <w:spacing w:line="240" w:lineRule="auto"/>
        <w:rPr>
          <w:b/>
          <w:highlight w:val="lightGray"/>
        </w:rPr>
      </w:pPr>
      <w:r w:rsidRPr="00AA606A">
        <w:rPr>
          <w:b/>
          <w:highlight w:val="lightGray"/>
        </w:rPr>
        <w:t>Schreibstil:</w:t>
      </w:r>
    </w:p>
    <w:p w14:paraId="4F966351" w14:textId="77777777" w:rsidR="006265CF" w:rsidRPr="00AA606A" w:rsidRDefault="006265CF" w:rsidP="00E10FDB">
      <w:pPr>
        <w:pStyle w:val="ListWithSymbols"/>
        <w:numPr>
          <w:ilvl w:val="0"/>
          <w:numId w:val="2"/>
        </w:numPr>
        <w:spacing w:after="0"/>
        <w:rPr>
          <w:highlight w:val="lightGray"/>
        </w:rPr>
      </w:pPr>
      <w:r w:rsidRPr="00AA606A">
        <w:rPr>
          <w:highlight w:val="lightGray"/>
        </w:rPr>
        <w:t>Gegenwartsform</w:t>
      </w:r>
    </w:p>
    <w:p w14:paraId="576CFF6E" w14:textId="77777777" w:rsidR="006265CF" w:rsidRPr="00AA606A" w:rsidRDefault="006265CF" w:rsidP="00E10FDB">
      <w:pPr>
        <w:pStyle w:val="ListWithSymbols"/>
        <w:numPr>
          <w:ilvl w:val="0"/>
          <w:numId w:val="2"/>
        </w:numPr>
        <w:spacing w:after="0"/>
        <w:rPr>
          <w:highlight w:val="lightGray"/>
        </w:rPr>
      </w:pPr>
      <w:r w:rsidRPr="00AA606A">
        <w:rPr>
          <w:highlight w:val="lightGray"/>
        </w:rPr>
        <w:t>Aktiv vor passiv</w:t>
      </w:r>
    </w:p>
    <w:p w14:paraId="0B8FF31C" w14:textId="77777777" w:rsidR="006265CF" w:rsidRPr="00AA606A" w:rsidRDefault="006265CF" w:rsidP="00E10FDB">
      <w:pPr>
        <w:pStyle w:val="ListWithSymbols"/>
        <w:numPr>
          <w:ilvl w:val="0"/>
          <w:numId w:val="2"/>
        </w:numPr>
        <w:spacing w:after="0"/>
        <w:rPr>
          <w:highlight w:val="lightGray"/>
        </w:rPr>
      </w:pPr>
      <w:r w:rsidRPr="00AA606A">
        <w:rPr>
          <w:highlight w:val="lightGray"/>
        </w:rPr>
        <w:t>Kurze Sätze</w:t>
      </w:r>
    </w:p>
    <w:p w14:paraId="2C6E2BFA" w14:textId="77777777" w:rsidR="006265CF" w:rsidRPr="00AA606A" w:rsidRDefault="006265CF" w:rsidP="00E10FDB">
      <w:pPr>
        <w:pStyle w:val="ListWithSymbols"/>
        <w:numPr>
          <w:ilvl w:val="0"/>
          <w:numId w:val="2"/>
        </w:numPr>
        <w:spacing w:after="0"/>
        <w:rPr>
          <w:highlight w:val="lightGray"/>
        </w:rPr>
      </w:pPr>
      <w:r w:rsidRPr="00AA606A">
        <w:rPr>
          <w:highlight w:val="lightGray"/>
        </w:rPr>
        <w:t>Den Akteur immer nennen, wenn er bekannt ist. Nicht: „Es wurde … untersucht.“ Sondern: „Swissgrid hat … untersucht.“</w:t>
      </w:r>
    </w:p>
    <w:p w14:paraId="1999CF25" w14:textId="77777777" w:rsidR="006265CF" w:rsidRPr="00AA606A" w:rsidRDefault="006265CF" w:rsidP="00E10FDB">
      <w:pPr>
        <w:pStyle w:val="ListWithSymbols"/>
        <w:numPr>
          <w:ilvl w:val="0"/>
          <w:numId w:val="2"/>
        </w:numPr>
        <w:spacing w:after="0"/>
        <w:rPr>
          <w:highlight w:val="lightGray"/>
        </w:rPr>
      </w:pPr>
      <w:r w:rsidRPr="00AA606A">
        <w:rPr>
          <w:highlight w:val="lightGray"/>
        </w:rPr>
        <w:t>Nicht von Projektantin sprechen. Vielmehr Swissgrid direkt nennen.</w:t>
      </w:r>
    </w:p>
    <w:p w14:paraId="3CAC7032" w14:textId="77777777" w:rsidR="006265CF" w:rsidRPr="00AA606A" w:rsidRDefault="006265CF" w:rsidP="006265CF">
      <w:pPr>
        <w:adjustRightInd/>
        <w:snapToGrid/>
        <w:spacing w:line="240" w:lineRule="auto"/>
        <w:rPr>
          <w:highlight w:val="lightGray"/>
        </w:rPr>
      </w:pPr>
    </w:p>
    <w:p w14:paraId="3E58F905" w14:textId="77777777" w:rsidR="006265CF" w:rsidRPr="00AA606A" w:rsidRDefault="006265CF" w:rsidP="006265CF">
      <w:pPr>
        <w:adjustRightInd/>
        <w:snapToGrid/>
        <w:spacing w:line="240" w:lineRule="auto"/>
        <w:rPr>
          <w:b/>
          <w:highlight w:val="lightGray"/>
        </w:rPr>
      </w:pPr>
      <w:r w:rsidRPr="00AA606A">
        <w:rPr>
          <w:b/>
          <w:highlight w:val="lightGray"/>
        </w:rPr>
        <w:t>Abbildungen, Tabellen:</w:t>
      </w:r>
    </w:p>
    <w:p w14:paraId="7655F9E6" w14:textId="77777777" w:rsidR="006265CF" w:rsidRPr="00AA606A" w:rsidRDefault="006265CF" w:rsidP="00E10FDB">
      <w:pPr>
        <w:pStyle w:val="ListWithSymbols"/>
        <w:numPr>
          <w:ilvl w:val="0"/>
          <w:numId w:val="2"/>
        </w:numPr>
        <w:spacing w:after="0"/>
        <w:rPr>
          <w:highlight w:val="lightGray"/>
        </w:rPr>
      </w:pPr>
      <w:r w:rsidRPr="00AA606A">
        <w:rPr>
          <w:highlight w:val="lightGray"/>
        </w:rPr>
        <w:t>Immer im Text darauf verweisen</w:t>
      </w:r>
    </w:p>
    <w:p w14:paraId="5B60D886" w14:textId="77777777" w:rsidR="006265CF" w:rsidRPr="00AA606A" w:rsidRDefault="006265CF" w:rsidP="00E10FDB">
      <w:pPr>
        <w:pStyle w:val="ListWithSymbols"/>
        <w:numPr>
          <w:ilvl w:val="0"/>
          <w:numId w:val="2"/>
        </w:numPr>
        <w:spacing w:after="0"/>
        <w:rPr>
          <w:highlight w:val="lightGray"/>
        </w:rPr>
      </w:pPr>
      <w:r w:rsidRPr="00AA606A">
        <w:rPr>
          <w:highlight w:val="lightGray"/>
        </w:rPr>
        <w:t>Bei Abbildungen Bildbeschriftung unterhalb Abbildung</w:t>
      </w:r>
    </w:p>
    <w:p w14:paraId="2D5F8325" w14:textId="77777777" w:rsidR="006265CF" w:rsidRPr="00AA606A" w:rsidRDefault="006265CF" w:rsidP="00E10FDB">
      <w:pPr>
        <w:pStyle w:val="ListWithSymbols"/>
        <w:numPr>
          <w:ilvl w:val="0"/>
          <w:numId w:val="2"/>
        </w:numPr>
        <w:spacing w:after="0"/>
        <w:rPr>
          <w:highlight w:val="lightGray"/>
        </w:rPr>
      </w:pPr>
      <w:r w:rsidRPr="00AA606A">
        <w:rPr>
          <w:highlight w:val="lightGray"/>
        </w:rPr>
        <w:t>Bei Tabellen Tabellenbeschriftung oberhalb Tabelle</w:t>
      </w:r>
    </w:p>
    <w:p w14:paraId="4436DC96" w14:textId="77777777" w:rsidR="006265CF" w:rsidRPr="00AA606A" w:rsidRDefault="006265CF" w:rsidP="00E10FDB">
      <w:pPr>
        <w:pStyle w:val="ListWithSymbols"/>
        <w:numPr>
          <w:ilvl w:val="0"/>
          <w:numId w:val="2"/>
        </w:numPr>
        <w:spacing w:after="0"/>
        <w:rPr>
          <w:highlight w:val="lightGray"/>
        </w:rPr>
      </w:pPr>
      <w:r w:rsidRPr="00AA606A">
        <w:rPr>
          <w:highlight w:val="lightGray"/>
        </w:rPr>
        <w:t>Immer mit Quellenangaben versehen</w:t>
      </w:r>
    </w:p>
    <w:p w14:paraId="07B93E89" w14:textId="77777777" w:rsidR="006265CF" w:rsidRPr="00AA606A" w:rsidRDefault="006265CF" w:rsidP="00E10FDB">
      <w:pPr>
        <w:pStyle w:val="ListWithSymbols"/>
        <w:numPr>
          <w:ilvl w:val="0"/>
          <w:numId w:val="2"/>
        </w:numPr>
        <w:spacing w:after="0"/>
        <w:rPr>
          <w:highlight w:val="lightGray"/>
        </w:rPr>
      </w:pPr>
      <w:r w:rsidRPr="00AA606A">
        <w:rPr>
          <w:highlight w:val="lightGray"/>
        </w:rPr>
        <w:t>Die Beschriftungen müssen den wesentlichen Inhalt der Abbildung oder der Tabelle beschreiben.</w:t>
      </w:r>
    </w:p>
    <w:p w14:paraId="68A0D1A7" w14:textId="77777777" w:rsidR="006265CF" w:rsidRPr="00AA606A" w:rsidRDefault="006265CF" w:rsidP="006265CF">
      <w:pPr>
        <w:adjustRightInd/>
        <w:snapToGrid/>
        <w:spacing w:line="240" w:lineRule="auto"/>
        <w:rPr>
          <w:highlight w:val="lightGray"/>
        </w:rPr>
      </w:pPr>
    </w:p>
    <w:p w14:paraId="7C97E33C" w14:textId="77777777" w:rsidR="006265CF" w:rsidRPr="00AA606A" w:rsidRDefault="006265CF" w:rsidP="006265CF">
      <w:pPr>
        <w:adjustRightInd/>
        <w:snapToGrid/>
        <w:spacing w:line="240" w:lineRule="auto"/>
        <w:rPr>
          <w:b/>
          <w:highlight w:val="lightGray"/>
        </w:rPr>
      </w:pPr>
      <w:r w:rsidRPr="00AA606A">
        <w:rPr>
          <w:b/>
          <w:highlight w:val="lightGray"/>
        </w:rPr>
        <w:t>Karten:</w:t>
      </w:r>
    </w:p>
    <w:p w14:paraId="69F56064" w14:textId="77777777" w:rsidR="006265CF" w:rsidRPr="00AA606A" w:rsidRDefault="006265CF" w:rsidP="00E10FDB">
      <w:pPr>
        <w:pStyle w:val="ListWithSymbols"/>
        <w:numPr>
          <w:ilvl w:val="0"/>
          <w:numId w:val="2"/>
        </w:numPr>
        <w:spacing w:after="0"/>
        <w:rPr>
          <w:highlight w:val="lightGray"/>
        </w:rPr>
      </w:pPr>
      <w:r w:rsidRPr="00AA606A">
        <w:rPr>
          <w:highlight w:val="lightGray"/>
        </w:rPr>
        <w:t>Mit Legende</w:t>
      </w:r>
    </w:p>
    <w:p w14:paraId="057FD63E" w14:textId="77777777" w:rsidR="006265CF" w:rsidRPr="00AA606A" w:rsidRDefault="006265CF" w:rsidP="00E10FDB">
      <w:pPr>
        <w:pStyle w:val="ListWithSymbols"/>
        <w:numPr>
          <w:ilvl w:val="0"/>
          <w:numId w:val="2"/>
        </w:numPr>
        <w:spacing w:after="0"/>
        <w:rPr>
          <w:highlight w:val="lightGray"/>
        </w:rPr>
      </w:pPr>
      <w:r w:rsidRPr="00AA606A">
        <w:rPr>
          <w:highlight w:val="lightGray"/>
        </w:rPr>
        <w:t>Mit Nordpfeil</w:t>
      </w:r>
    </w:p>
    <w:p w14:paraId="144AA9F2" w14:textId="77777777" w:rsidR="006265CF" w:rsidRPr="00AA606A" w:rsidRDefault="006265CF" w:rsidP="00E10FDB">
      <w:pPr>
        <w:pStyle w:val="ListWithSymbols"/>
        <w:numPr>
          <w:ilvl w:val="0"/>
          <w:numId w:val="2"/>
        </w:numPr>
        <w:spacing w:after="0"/>
        <w:rPr>
          <w:highlight w:val="lightGray"/>
        </w:rPr>
      </w:pPr>
      <w:r w:rsidRPr="00AA606A">
        <w:rPr>
          <w:highlight w:val="lightGray"/>
        </w:rPr>
        <w:t>Mit Massstab</w:t>
      </w:r>
    </w:p>
    <w:p w14:paraId="0F665CD8" w14:textId="77777777" w:rsidR="006265CF" w:rsidRPr="00AA606A" w:rsidRDefault="006265CF" w:rsidP="00E10FDB">
      <w:pPr>
        <w:pStyle w:val="ListWithSymbols"/>
        <w:numPr>
          <w:ilvl w:val="0"/>
          <w:numId w:val="2"/>
        </w:numPr>
        <w:spacing w:after="0"/>
        <w:rPr>
          <w:highlight w:val="lightGray"/>
        </w:rPr>
      </w:pPr>
      <w:r w:rsidRPr="00AA606A">
        <w:rPr>
          <w:highlight w:val="lightGray"/>
        </w:rPr>
        <w:t>Leserlich, die Schriften müssen mindestens der Schriftgrösse 10, in Ausnahmefällen 8 entsprechen</w:t>
      </w:r>
    </w:p>
    <w:p w14:paraId="65047939" w14:textId="77777777" w:rsidR="006265CF" w:rsidRPr="00AA606A" w:rsidRDefault="006265CF" w:rsidP="00E10FDB">
      <w:pPr>
        <w:pStyle w:val="ListWithSymbols"/>
        <w:numPr>
          <w:ilvl w:val="0"/>
          <w:numId w:val="2"/>
        </w:numPr>
        <w:spacing w:after="0"/>
        <w:rPr>
          <w:highlight w:val="lightGray"/>
        </w:rPr>
      </w:pPr>
      <w:r w:rsidRPr="00AA606A">
        <w:rPr>
          <w:highlight w:val="lightGray"/>
        </w:rPr>
        <w:t>Karten dürfen nur die relevanten Informationen enthalten.</w:t>
      </w:r>
    </w:p>
    <w:p w14:paraId="77AB66BB" w14:textId="77777777" w:rsidR="006265CF" w:rsidRPr="00AA606A" w:rsidRDefault="006265CF" w:rsidP="006265CF">
      <w:pPr>
        <w:adjustRightInd/>
        <w:snapToGrid/>
        <w:spacing w:line="240" w:lineRule="auto"/>
        <w:rPr>
          <w:b/>
          <w:highlight w:val="lightGray"/>
        </w:rPr>
      </w:pPr>
    </w:p>
    <w:p w14:paraId="05910AC6" w14:textId="77777777" w:rsidR="006265CF" w:rsidRPr="00AA606A" w:rsidRDefault="006265CF" w:rsidP="006265CF">
      <w:pPr>
        <w:adjustRightInd/>
        <w:snapToGrid/>
        <w:spacing w:line="240" w:lineRule="auto"/>
        <w:rPr>
          <w:b/>
          <w:highlight w:val="lightGray"/>
        </w:rPr>
      </w:pPr>
      <w:r w:rsidRPr="00AA606A">
        <w:rPr>
          <w:b/>
          <w:highlight w:val="lightGray"/>
        </w:rPr>
        <w:t>Abkürzungen und Begriffe:</w:t>
      </w:r>
    </w:p>
    <w:p w14:paraId="2857048E" w14:textId="77777777" w:rsidR="006265CF" w:rsidRPr="00AA606A" w:rsidRDefault="006265CF" w:rsidP="00E10FDB">
      <w:pPr>
        <w:pStyle w:val="ListWithSymbols"/>
        <w:numPr>
          <w:ilvl w:val="0"/>
          <w:numId w:val="2"/>
        </w:numPr>
        <w:spacing w:after="0"/>
        <w:rPr>
          <w:highlight w:val="lightGray"/>
        </w:rPr>
      </w:pPr>
      <w:r w:rsidRPr="00AA606A">
        <w:rPr>
          <w:highlight w:val="lightGray"/>
        </w:rPr>
        <w:t>Bei der ersten Erwähnung einer Abkürzung im Text erfolgt in Klammern der ausgeschriebene Begriff.</w:t>
      </w:r>
    </w:p>
    <w:p w14:paraId="2D567F06" w14:textId="77777777" w:rsidR="006265CF" w:rsidRPr="00AA606A" w:rsidRDefault="006265CF" w:rsidP="00E10FDB">
      <w:pPr>
        <w:pStyle w:val="ListWithSymbols"/>
        <w:numPr>
          <w:ilvl w:val="0"/>
          <w:numId w:val="2"/>
        </w:numPr>
        <w:spacing w:after="0"/>
        <w:rPr>
          <w:highlight w:val="lightGray"/>
        </w:rPr>
      </w:pPr>
      <w:r w:rsidRPr="00AA606A">
        <w:rPr>
          <w:highlight w:val="lightGray"/>
        </w:rPr>
        <w:t>Begriffe im gesamten Dokument einheitlich verwenden und falls nötig in Anhang definieren.</w:t>
      </w:r>
    </w:p>
    <w:p w14:paraId="6A53CEF0" w14:textId="77777777" w:rsidR="006265CF" w:rsidRPr="00AA606A" w:rsidRDefault="006265CF" w:rsidP="006265CF">
      <w:pPr>
        <w:adjustRightInd/>
        <w:snapToGrid/>
        <w:spacing w:line="240" w:lineRule="auto"/>
        <w:rPr>
          <w:highlight w:val="lightGray"/>
        </w:rPr>
      </w:pPr>
    </w:p>
    <w:p w14:paraId="2C36AB26" w14:textId="77777777" w:rsidR="006265CF" w:rsidRPr="00AA606A" w:rsidRDefault="006265CF" w:rsidP="006265CF">
      <w:pPr>
        <w:adjustRightInd/>
        <w:snapToGrid/>
        <w:spacing w:line="240" w:lineRule="auto"/>
        <w:rPr>
          <w:b/>
          <w:highlight w:val="lightGray"/>
        </w:rPr>
      </w:pPr>
      <w:r w:rsidRPr="00AA606A">
        <w:rPr>
          <w:b/>
          <w:highlight w:val="lightGray"/>
        </w:rPr>
        <w:t>Titel:</w:t>
      </w:r>
    </w:p>
    <w:p w14:paraId="4850A21A" w14:textId="77777777" w:rsidR="006265CF" w:rsidRPr="00AA606A" w:rsidRDefault="006265CF" w:rsidP="00E10FDB">
      <w:pPr>
        <w:pStyle w:val="ListWithSymbols"/>
        <w:numPr>
          <w:ilvl w:val="0"/>
          <w:numId w:val="2"/>
        </w:numPr>
        <w:spacing w:after="0"/>
        <w:rPr>
          <w:highlight w:val="lightGray"/>
        </w:rPr>
      </w:pPr>
      <w:r w:rsidRPr="00AA606A">
        <w:rPr>
          <w:highlight w:val="lightGray"/>
        </w:rPr>
        <w:t>Möglichst in dieser Struktur belassen</w:t>
      </w:r>
    </w:p>
    <w:p w14:paraId="58679C5B" w14:textId="77777777" w:rsidR="006265CF" w:rsidRPr="00AA606A" w:rsidRDefault="006265CF" w:rsidP="00E10FDB">
      <w:pPr>
        <w:pStyle w:val="ListWithSymbols"/>
        <w:numPr>
          <w:ilvl w:val="0"/>
          <w:numId w:val="2"/>
        </w:numPr>
        <w:spacing w:after="0"/>
        <w:rPr>
          <w:highlight w:val="lightGray"/>
        </w:rPr>
      </w:pPr>
      <w:r w:rsidRPr="00AA606A">
        <w:rPr>
          <w:highlight w:val="lightGray"/>
        </w:rPr>
        <w:t>Ergänzungen möglich</w:t>
      </w:r>
    </w:p>
    <w:p w14:paraId="19E631E4" w14:textId="77777777" w:rsidR="006265CF" w:rsidRPr="00AA606A" w:rsidRDefault="006265CF" w:rsidP="006265CF">
      <w:pPr>
        <w:adjustRightInd/>
        <w:snapToGrid/>
        <w:spacing w:line="240" w:lineRule="auto"/>
        <w:rPr>
          <w:highlight w:val="lightGray"/>
        </w:rPr>
      </w:pPr>
    </w:p>
    <w:p w14:paraId="2F14C1B5" w14:textId="77777777" w:rsidR="006265CF" w:rsidRPr="00AA606A" w:rsidRDefault="006265CF" w:rsidP="006265CF">
      <w:pPr>
        <w:adjustRightInd/>
        <w:snapToGrid/>
        <w:spacing w:line="240" w:lineRule="auto"/>
        <w:rPr>
          <w:b/>
          <w:highlight w:val="lightGray"/>
        </w:rPr>
      </w:pPr>
      <w:r w:rsidRPr="00AA606A">
        <w:rPr>
          <w:b/>
          <w:highlight w:val="lightGray"/>
        </w:rPr>
        <w:t>Vorlage Abbildung:</w:t>
      </w:r>
    </w:p>
    <w:p w14:paraId="4A581A57" w14:textId="77777777" w:rsidR="006265CF" w:rsidRPr="00AA606A" w:rsidRDefault="006265CF" w:rsidP="006265CF">
      <w:pPr>
        <w:adjustRightInd/>
        <w:snapToGrid/>
        <w:spacing w:line="240" w:lineRule="auto"/>
        <w:rPr>
          <w:b/>
          <w:highlight w:val="lightGray"/>
        </w:rPr>
      </w:pPr>
      <w:r w:rsidRPr="00AA606A">
        <w:rPr>
          <w:noProof/>
        </w:rPr>
        <w:drawing>
          <wp:inline distT="0" distB="0" distL="0" distR="0" wp14:anchorId="44D675E3" wp14:editId="72756B37">
            <wp:extent cx="1240155" cy="7556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20" cstate="print">
                      <a:extLst>
                        <a:ext uri="{28A0092B-C50C-407E-A947-70E740481C1C}">
                          <a14:useLocalDpi xmlns:a14="http://schemas.microsoft.com/office/drawing/2010/main" val="0"/>
                        </a:ext>
                      </a:extLst>
                    </a:blip>
                    <a:srcRect l="4721" t="2608" r="4507" b="13354"/>
                    <a:stretch>
                      <a:fillRect/>
                    </a:stretch>
                  </pic:blipFill>
                  <pic:spPr bwMode="auto">
                    <a:xfrm>
                      <a:off x="0" y="0"/>
                      <a:ext cx="1240155" cy="755650"/>
                    </a:xfrm>
                    <a:prstGeom prst="rect">
                      <a:avLst/>
                    </a:prstGeom>
                    <a:noFill/>
                    <a:ln>
                      <a:noFill/>
                    </a:ln>
                  </pic:spPr>
                </pic:pic>
              </a:graphicData>
            </a:graphic>
          </wp:inline>
        </w:drawing>
      </w:r>
    </w:p>
    <w:p w14:paraId="30F7506D" w14:textId="77777777" w:rsidR="006265CF" w:rsidRPr="00AA606A" w:rsidRDefault="006265CF" w:rsidP="006265CF">
      <w:pPr>
        <w:pStyle w:val="Beschriftung"/>
        <w:rPr>
          <w:highlight w:val="lightGray"/>
        </w:rPr>
      </w:pPr>
      <w:r w:rsidRPr="00AA606A">
        <w:rPr>
          <w:highlight w:val="lightGray"/>
        </w:rPr>
        <w:t xml:space="preserve">Abbildung </w:t>
      </w:r>
      <w:r w:rsidRPr="00AA606A">
        <w:rPr>
          <w:highlight w:val="lightGray"/>
        </w:rPr>
        <w:fldChar w:fldCharType="begin"/>
      </w:r>
      <w:r w:rsidRPr="00AA606A">
        <w:rPr>
          <w:highlight w:val="lightGray"/>
        </w:rPr>
        <w:instrText xml:space="preserve"> SEQ Abbildung \* ARABIC </w:instrText>
      </w:r>
      <w:r w:rsidRPr="00AA606A">
        <w:rPr>
          <w:highlight w:val="lightGray"/>
        </w:rPr>
        <w:fldChar w:fldCharType="separate"/>
      </w:r>
      <w:r w:rsidR="001E62E2">
        <w:rPr>
          <w:noProof/>
          <w:highlight w:val="lightGray"/>
        </w:rPr>
        <w:t>1</w:t>
      </w:r>
      <w:r w:rsidRPr="00AA606A">
        <w:rPr>
          <w:highlight w:val="lightGray"/>
        </w:rPr>
        <w:fldChar w:fldCharType="end"/>
      </w:r>
      <w:r w:rsidRPr="00AA606A">
        <w:rPr>
          <w:highlight w:val="lightGray"/>
        </w:rPr>
        <w:t>: Name der Abbildung (Quelle Autor, Jahr) bzw. Angabe zur Hintergrundkarte: z.B. copyright@swisstopo.ch</w:t>
      </w:r>
    </w:p>
    <w:p w14:paraId="1AD530C1" w14:textId="77777777" w:rsidR="006265CF" w:rsidRPr="00AA606A" w:rsidRDefault="006265CF" w:rsidP="006265CF">
      <w:pPr>
        <w:adjustRightInd/>
        <w:snapToGrid/>
        <w:spacing w:line="240" w:lineRule="auto"/>
        <w:rPr>
          <w:b/>
          <w:highlight w:val="lightGray"/>
        </w:rPr>
      </w:pPr>
    </w:p>
    <w:p w14:paraId="7FBC16B4" w14:textId="77777777" w:rsidR="006265CF" w:rsidRPr="00AA606A" w:rsidRDefault="006265CF" w:rsidP="006265CF">
      <w:pPr>
        <w:adjustRightInd/>
        <w:snapToGrid/>
        <w:spacing w:line="240" w:lineRule="auto"/>
        <w:rPr>
          <w:b/>
          <w:highlight w:val="lightGray"/>
        </w:rPr>
      </w:pPr>
      <w:r w:rsidRPr="00AA606A">
        <w:rPr>
          <w:b/>
          <w:highlight w:val="lightGray"/>
        </w:rPr>
        <w:t>Vorlage Tabelle:</w:t>
      </w:r>
    </w:p>
    <w:p w14:paraId="6DBFF93D" w14:textId="77777777" w:rsidR="006265CF" w:rsidRPr="00AA606A" w:rsidRDefault="006265CF" w:rsidP="006265CF">
      <w:pPr>
        <w:pStyle w:val="Beschriftung"/>
        <w:keepNext/>
      </w:pPr>
      <w:r w:rsidRPr="00AA606A">
        <w:rPr>
          <w:highlight w:val="lightGray"/>
        </w:rPr>
        <w:t xml:space="preserve">Tabelle </w:t>
      </w:r>
      <w:r w:rsidRPr="00AA606A">
        <w:rPr>
          <w:highlight w:val="lightGray"/>
        </w:rPr>
        <w:fldChar w:fldCharType="begin"/>
      </w:r>
      <w:r w:rsidRPr="00AA606A">
        <w:rPr>
          <w:highlight w:val="lightGray"/>
        </w:rPr>
        <w:instrText xml:space="preserve"> SEQ Tabelle \* ARABIC </w:instrText>
      </w:r>
      <w:r w:rsidRPr="00AA606A">
        <w:rPr>
          <w:highlight w:val="lightGray"/>
        </w:rPr>
        <w:fldChar w:fldCharType="separate"/>
      </w:r>
      <w:r w:rsidR="001E62E2">
        <w:rPr>
          <w:noProof/>
          <w:highlight w:val="lightGray"/>
        </w:rPr>
        <w:t>1</w:t>
      </w:r>
      <w:r w:rsidRPr="00AA606A">
        <w:rPr>
          <w:highlight w:val="lightGray"/>
        </w:rPr>
        <w:fldChar w:fldCharType="end"/>
      </w:r>
      <w:r w:rsidRPr="00AA606A">
        <w:rPr>
          <w:highlight w:val="lightGray"/>
        </w:rPr>
        <w:t>: Name der Tabelle, evtl. Quellenangaben</w:t>
      </w:r>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2406"/>
        <w:gridCol w:w="2410"/>
        <w:gridCol w:w="2410"/>
        <w:gridCol w:w="2411"/>
      </w:tblGrid>
      <w:tr w:rsidR="006265CF" w:rsidRPr="00AA606A" w14:paraId="04351E22" w14:textId="77777777" w:rsidTr="006265CF">
        <w:tc>
          <w:tcPr>
            <w:tcW w:w="2406" w:type="dxa"/>
            <w:tcBorders>
              <w:top w:val="single" w:sz="4" w:space="0" w:color="auto"/>
              <w:left w:val="nil"/>
              <w:bottom w:val="single" w:sz="4" w:space="0" w:color="auto"/>
              <w:right w:val="nil"/>
            </w:tcBorders>
            <w:vAlign w:val="center"/>
          </w:tcPr>
          <w:p w14:paraId="78C9911E" w14:textId="77777777" w:rsidR="006265CF" w:rsidRPr="00AA606A" w:rsidRDefault="006265CF" w:rsidP="006265CF">
            <w:pPr>
              <w:pStyle w:val="a1-Text"/>
              <w:spacing w:before="30" w:after="30" w:line="240" w:lineRule="auto"/>
              <w:jc w:val="left"/>
              <w:rPr>
                <w:b/>
                <w:highlight w:val="lightGray"/>
                <w:lang w:eastAsia="en-US"/>
              </w:rPr>
            </w:pPr>
          </w:p>
        </w:tc>
        <w:tc>
          <w:tcPr>
            <w:tcW w:w="2410" w:type="dxa"/>
            <w:tcBorders>
              <w:top w:val="single" w:sz="4" w:space="0" w:color="auto"/>
              <w:left w:val="nil"/>
              <w:bottom w:val="single" w:sz="4" w:space="0" w:color="auto"/>
              <w:right w:val="nil"/>
            </w:tcBorders>
            <w:vAlign w:val="center"/>
            <w:hideMark/>
          </w:tcPr>
          <w:p w14:paraId="67D124C1" w14:textId="77777777" w:rsidR="006265CF" w:rsidRPr="00AA606A" w:rsidRDefault="006265CF" w:rsidP="006265CF">
            <w:pPr>
              <w:pStyle w:val="a1-Text"/>
              <w:spacing w:before="30" w:after="30" w:line="240" w:lineRule="auto"/>
              <w:jc w:val="left"/>
              <w:rPr>
                <w:b/>
                <w:highlight w:val="lightGray"/>
                <w:lang w:eastAsia="en-US"/>
              </w:rPr>
            </w:pPr>
            <w:r w:rsidRPr="00AA606A">
              <w:rPr>
                <w:b/>
                <w:highlight w:val="lightGray"/>
                <w:lang w:eastAsia="en-US"/>
              </w:rPr>
              <w:t>Name a</w:t>
            </w:r>
          </w:p>
        </w:tc>
        <w:tc>
          <w:tcPr>
            <w:tcW w:w="2410" w:type="dxa"/>
            <w:tcBorders>
              <w:top w:val="single" w:sz="4" w:space="0" w:color="auto"/>
              <w:left w:val="nil"/>
              <w:bottom w:val="single" w:sz="4" w:space="0" w:color="auto"/>
              <w:right w:val="nil"/>
            </w:tcBorders>
            <w:vAlign w:val="center"/>
            <w:hideMark/>
          </w:tcPr>
          <w:p w14:paraId="5D7BFFDD" w14:textId="77777777" w:rsidR="006265CF" w:rsidRPr="00AA606A" w:rsidRDefault="006265CF" w:rsidP="006265CF">
            <w:pPr>
              <w:pStyle w:val="a1-Text"/>
              <w:spacing w:before="30" w:after="30" w:line="240" w:lineRule="auto"/>
              <w:jc w:val="left"/>
              <w:rPr>
                <w:b/>
                <w:highlight w:val="lightGray"/>
                <w:lang w:eastAsia="en-US"/>
              </w:rPr>
            </w:pPr>
            <w:r w:rsidRPr="00AA606A">
              <w:rPr>
                <w:b/>
                <w:highlight w:val="lightGray"/>
                <w:lang w:eastAsia="en-US"/>
              </w:rPr>
              <w:t>Name b</w:t>
            </w:r>
          </w:p>
        </w:tc>
        <w:tc>
          <w:tcPr>
            <w:tcW w:w="2411" w:type="dxa"/>
            <w:tcBorders>
              <w:top w:val="single" w:sz="4" w:space="0" w:color="auto"/>
              <w:left w:val="nil"/>
              <w:bottom w:val="single" w:sz="4" w:space="0" w:color="auto"/>
              <w:right w:val="nil"/>
            </w:tcBorders>
            <w:vAlign w:val="center"/>
            <w:hideMark/>
          </w:tcPr>
          <w:p w14:paraId="7913B5DF" w14:textId="77777777" w:rsidR="006265CF" w:rsidRPr="00AA606A" w:rsidRDefault="006265CF" w:rsidP="006265CF">
            <w:pPr>
              <w:pStyle w:val="a1-Text"/>
              <w:spacing w:before="30" w:after="30" w:line="240" w:lineRule="auto"/>
              <w:jc w:val="left"/>
              <w:rPr>
                <w:b/>
                <w:highlight w:val="lightGray"/>
                <w:lang w:eastAsia="en-US"/>
              </w:rPr>
            </w:pPr>
            <w:r w:rsidRPr="00AA606A">
              <w:rPr>
                <w:b/>
                <w:highlight w:val="lightGray"/>
                <w:lang w:eastAsia="en-US"/>
              </w:rPr>
              <w:t>Name c</w:t>
            </w:r>
          </w:p>
        </w:tc>
      </w:tr>
      <w:tr w:rsidR="006265CF" w:rsidRPr="00AA606A" w14:paraId="2EFADCD4" w14:textId="77777777" w:rsidTr="006265CF">
        <w:tc>
          <w:tcPr>
            <w:tcW w:w="2406" w:type="dxa"/>
            <w:tcBorders>
              <w:top w:val="single" w:sz="4" w:space="0" w:color="auto"/>
              <w:left w:val="nil"/>
              <w:bottom w:val="single" w:sz="4" w:space="0" w:color="auto"/>
              <w:right w:val="nil"/>
            </w:tcBorders>
            <w:vAlign w:val="center"/>
            <w:hideMark/>
          </w:tcPr>
          <w:p w14:paraId="04D1A40B" w14:textId="77777777" w:rsidR="006265CF" w:rsidRPr="00AA606A" w:rsidRDefault="006265CF" w:rsidP="006265CF">
            <w:pPr>
              <w:pStyle w:val="a1-Text"/>
              <w:spacing w:before="0" w:after="0" w:line="240" w:lineRule="auto"/>
              <w:jc w:val="left"/>
              <w:rPr>
                <w:highlight w:val="lightGray"/>
                <w:lang w:eastAsia="en-US"/>
              </w:rPr>
            </w:pPr>
            <w:r w:rsidRPr="00AA606A">
              <w:rPr>
                <w:highlight w:val="lightGray"/>
                <w:lang w:eastAsia="en-US"/>
              </w:rPr>
              <w:t>Inhalt 1</w:t>
            </w:r>
          </w:p>
        </w:tc>
        <w:tc>
          <w:tcPr>
            <w:tcW w:w="2410" w:type="dxa"/>
            <w:tcBorders>
              <w:top w:val="single" w:sz="4" w:space="0" w:color="auto"/>
              <w:left w:val="nil"/>
              <w:bottom w:val="single" w:sz="4" w:space="0" w:color="auto"/>
              <w:right w:val="nil"/>
            </w:tcBorders>
            <w:vAlign w:val="center"/>
            <w:hideMark/>
          </w:tcPr>
          <w:p w14:paraId="798EFB7B" w14:textId="77777777" w:rsidR="006265CF" w:rsidRPr="00AA606A" w:rsidRDefault="006265CF" w:rsidP="006265CF">
            <w:pPr>
              <w:adjustRightInd/>
              <w:snapToGrid/>
              <w:spacing w:line="240" w:lineRule="auto"/>
              <w:rPr>
                <w:highlight w:val="lightGray"/>
                <w:lang w:eastAsia="en-US"/>
              </w:rPr>
            </w:pPr>
            <w:r w:rsidRPr="00AA606A">
              <w:rPr>
                <w:highlight w:val="lightGray"/>
                <w:lang w:eastAsia="en-US"/>
              </w:rPr>
              <w:t>Wert/Text 1a</w:t>
            </w:r>
          </w:p>
        </w:tc>
        <w:tc>
          <w:tcPr>
            <w:tcW w:w="2410" w:type="dxa"/>
            <w:tcBorders>
              <w:top w:val="single" w:sz="4" w:space="0" w:color="auto"/>
              <w:left w:val="nil"/>
              <w:bottom w:val="single" w:sz="4" w:space="0" w:color="auto"/>
              <w:right w:val="nil"/>
            </w:tcBorders>
            <w:vAlign w:val="center"/>
            <w:hideMark/>
          </w:tcPr>
          <w:p w14:paraId="7D529471" w14:textId="77777777" w:rsidR="006265CF" w:rsidRPr="00AA606A" w:rsidRDefault="006265CF" w:rsidP="006265CF">
            <w:pPr>
              <w:pStyle w:val="a1-Text"/>
              <w:spacing w:before="0" w:after="0" w:line="240" w:lineRule="auto"/>
              <w:jc w:val="left"/>
              <w:rPr>
                <w:highlight w:val="lightGray"/>
                <w:lang w:eastAsia="en-US"/>
              </w:rPr>
            </w:pPr>
            <w:r w:rsidRPr="00AA606A">
              <w:rPr>
                <w:highlight w:val="lightGray"/>
                <w:lang w:eastAsia="en-US"/>
              </w:rPr>
              <w:t>Wert/Text 1b</w:t>
            </w:r>
          </w:p>
        </w:tc>
        <w:tc>
          <w:tcPr>
            <w:tcW w:w="2411" w:type="dxa"/>
            <w:tcBorders>
              <w:top w:val="single" w:sz="4" w:space="0" w:color="auto"/>
              <w:left w:val="nil"/>
              <w:bottom w:val="single" w:sz="4" w:space="0" w:color="auto"/>
              <w:right w:val="nil"/>
            </w:tcBorders>
            <w:vAlign w:val="center"/>
            <w:hideMark/>
          </w:tcPr>
          <w:p w14:paraId="6415AF81" w14:textId="77777777" w:rsidR="006265CF" w:rsidRPr="00AA606A" w:rsidRDefault="006265CF" w:rsidP="006265CF">
            <w:pPr>
              <w:pStyle w:val="a1-Text"/>
              <w:spacing w:before="0" w:after="0" w:line="240" w:lineRule="auto"/>
              <w:jc w:val="left"/>
              <w:rPr>
                <w:highlight w:val="lightGray"/>
                <w:lang w:eastAsia="en-US"/>
              </w:rPr>
            </w:pPr>
            <w:r w:rsidRPr="00AA606A">
              <w:rPr>
                <w:highlight w:val="lightGray"/>
                <w:lang w:eastAsia="en-US"/>
              </w:rPr>
              <w:t>Wert/Text 1c</w:t>
            </w:r>
          </w:p>
        </w:tc>
      </w:tr>
      <w:tr w:rsidR="006265CF" w:rsidRPr="00AA606A" w14:paraId="3EB414C7" w14:textId="77777777" w:rsidTr="006265CF">
        <w:tc>
          <w:tcPr>
            <w:tcW w:w="2406" w:type="dxa"/>
            <w:tcBorders>
              <w:top w:val="single" w:sz="4" w:space="0" w:color="auto"/>
              <w:left w:val="nil"/>
              <w:bottom w:val="single" w:sz="4" w:space="0" w:color="auto"/>
              <w:right w:val="nil"/>
            </w:tcBorders>
            <w:vAlign w:val="center"/>
            <w:hideMark/>
          </w:tcPr>
          <w:p w14:paraId="68F6793F" w14:textId="77777777" w:rsidR="006265CF" w:rsidRPr="00AA606A" w:rsidRDefault="006265CF" w:rsidP="006265CF">
            <w:pPr>
              <w:pStyle w:val="a1-Text"/>
              <w:spacing w:before="0" w:after="0" w:line="240" w:lineRule="auto"/>
              <w:jc w:val="left"/>
              <w:rPr>
                <w:highlight w:val="lightGray"/>
                <w:lang w:eastAsia="en-US"/>
              </w:rPr>
            </w:pPr>
            <w:r w:rsidRPr="00AA606A">
              <w:rPr>
                <w:highlight w:val="lightGray"/>
                <w:lang w:eastAsia="en-US"/>
              </w:rPr>
              <w:t>Inhalt 2</w:t>
            </w:r>
          </w:p>
        </w:tc>
        <w:tc>
          <w:tcPr>
            <w:tcW w:w="2410" w:type="dxa"/>
            <w:tcBorders>
              <w:top w:val="single" w:sz="4" w:space="0" w:color="auto"/>
              <w:left w:val="nil"/>
              <w:bottom w:val="single" w:sz="4" w:space="0" w:color="auto"/>
              <w:right w:val="nil"/>
            </w:tcBorders>
            <w:vAlign w:val="center"/>
            <w:hideMark/>
          </w:tcPr>
          <w:p w14:paraId="5296439F" w14:textId="77777777" w:rsidR="006265CF" w:rsidRPr="00AA606A" w:rsidRDefault="006265CF" w:rsidP="006265CF">
            <w:pPr>
              <w:adjustRightInd/>
              <w:snapToGrid/>
              <w:spacing w:line="240" w:lineRule="auto"/>
              <w:rPr>
                <w:highlight w:val="lightGray"/>
                <w:lang w:eastAsia="en-US"/>
              </w:rPr>
            </w:pPr>
            <w:r w:rsidRPr="00AA606A">
              <w:rPr>
                <w:highlight w:val="lightGray"/>
                <w:lang w:eastAsia="en-US"/>
              </w:rPr>
              <w:t>Wert/Text 2a</w:t>
            </w:r>
          </w:p>
        </w:tc>
        <w:tc>
          <w:tcPr>
            <w:tcW w:w="2410" w:type="dxa"/>
            <w:tcBorders>
              <w:top w:val="single" w:sz="4" w:space="0" w:color="auto"/>
              <w:left w:val="nil"/>
              <w:bottom w:val="single" w:sz="4" w:space="0" w:color="auto"/>
              <w:right w:val="nil"/>
            </w:tcBorders>
            <w:vAlign w:val="center"/>
            <w:hideMark/>
          </w:tcPr>
          <w:p w14:paraId="69AD0D84" w14:textId="77777777" w:rsidR="006265CF" w:rsidRPr="00AA606A" w:rsidRDefault="006265CF" w:rsidP="006265CF">
            <w:pPr>
              <w:pStyle w:val="a1-Text"/>
              <w:spacing w:before="0" w:after="0" w:line="240" w:lineRule="auto"/>
              <w:jc w:val="left"/>
              <w:rPr>
                <w:highlight w:val="lightGray"/>
                <w:lang w:eastAsia="en-US"/>
              </w:rPr>
            </w:pPr>
            <w:r w:rsidRPr="00AA606A">
              <w:rPr>
                <w:highlight w:val="lightGray"/>
                <w:lang w:eastAsia="en-US"/>
              </w:rPr>
              <w:t>Wert/Text 2b</w:t>
            </w:r>
          </w:p>
        </w:tc>
        <w:tc>
          <w:tcPr>
            <w:tcW w:w="2411" w:type="dxa"/>
            <w:tcBorders>
              <w:top w:val="single" w:sz="4" w:space="0" w:color="auto"/>
              <w:left w:val="nil"/>
              <w:bottom w:val="single" w:sz="4" w:space="0" w:color="auto"/>
              <w:right w:val="nil"/>
            </w:tcBorders>
            <w:vAlign w:val="center"/>
            <w:hideMark/>
          </w:tcPr>
          <w:p w14:paraId="2EEC6A3B" w14:textId="77777777" w:rsidR="006265CF" w:rsidRPr="00AA606A" w:rsidRDefault="006265CF" w:rsidP="006265CF">
            <w:pPr>
              <w:pStyle w:val="a1-Text"/>
              <w:spacing w:before="0" w:after="0" w:line="240" w:lineRule="auto"/>
              <w:jc w:val="left"/>
              <w:rPr>
                <w:highlight w:val="lightGray"/>
                <w:lang w:eastAsia="en-US"/>
              </w:rPr>
            </w:pPr>
            <w:r w:rsidRPr="00AA606A">
              <w:rPr>
                <w:highlight w:val="lightGray"/>
                <w:lang w:eastAsia="en-US"/>
              </w:rPr>
              <w:t>Wert/Text 2c</w:t>
            </w:r>
          </w:p>
        </w:tc>
      </w:tr>
    </w:tbl>
    <w:p w14:paraId="1D8DEABD" w14:textId="77777777" w:rsidR="006265CF" w:rsidRPr="00AA606A" w:rsidRDefault="006265CF" w:rsidP="006265CF">
      <w:pPr>
        <w:adjustRightInd/>
        <w:snapToGrid/>
        <w:spacing w:line="240" w:lineRule="auto"/>
        <w:rPr>
          <w:b/>
          <w:highlight w:val="lightGray"/>
        </w:rPr>
      </w:pPr>
    </w:p>
    <w:p w14:paraId="68732355" w14:textId="77777777" w:rsidR="006265CF" w:rsidRPr="00AA606A" w:rsidRDefault="006265CF" w:rsidP="006265CF">
      <w:pPr>
        <w:adjustRightInd/>
        <w:snapToGrid/>
        <w:spacing w:line="240" w:lineRule="auto"/>
        <w:rPr>
          <w:b/>
          <w:highlight w:val="lightGray"/>
        </w:rPr>
      </w:pPr>
      <w:r w:rsidRPr="00AA606A">
        <w:rPr>
          <w:b/>
          <w:highlight w:val="lightGray"/>
        </w:rPr>
        <w:t>Wichtig:</w:t>
      </w:r>
    </w:p>
    <w:p w14:paraId="241F6972" w14:textId="77777777" w:rsidR="006265CF" w:rsidRPr="00AA606A" w:rsidRDefault="006265CF" w:rsidP="006265CF">
      <w:pPr>
        <w:adjustRightInd/>
        <w:snapToGrid/>
        <w:spacing w:line="240" w:lineRule="auto"/>
      </w:pPr>
      <w:r w:rsidRPr="00AA606A">
        <w:rPr>
          <w:highlight w:val="lightGray"/>
        </w:rPr>
        <w:t>Alle grau markierten Stellen dienen als Hinweistext und können im Endbericht gelöscht werden!</w:t>
      </w:r>
    </w:p>
    <w:p w14:paraId="641CEDAA" w14:textId="77777777" w:rsidR="006265CF" w:rsidRPr="00AA606A" w:rsidRDefault="006265CF" w:rsidP="006265CF">
      <w:pPr>
        <w:adjustRightInd/>
        <w:snapToGrid/>
        <w:spacing w:line="240" w:lineRule="auto"/>
        <w:rPr>
          <w:rFonts w:cs="Arial"/>
          <w:sz w:val="16"/>
          <w:szCs w:val="2"/>
        </w:rPr>
      </w:pPr>
      <w:r w:rsidRPr="5A4AA2EA">
        <w:rPr>
          <w:rFonts w:cs="Arial"/>
          <w:sz w:val="16"/>
          <w:szCs w:val="16"/>
        </w:rPr>
        <w:br w:type="page"/>
      </w:r>
    </w:p>
    <w:p w14:paraId="414ED2A5" w14:textId="3485AF59" w:rsidR="2D5357FC" w:rsidRDefault="000004FD" w:rsidP="5A4AA2EA">
      <w:pPr>
        <w:pStyle w:val="Verzeichnis1"/>
        <w:rPr>
          <w:rFonts w:asciiTheme="minorHAnsi" w:eastAsiaTheme="minorEastAsia" w:hAnsiTheme="minorHAnsi" w:cstheme="minorBidi"/>
          <w:b w:val="0"/>
          <w:noProof/>
          <w:sz w:val="22"/>
          <w:szCs w:val="22"/>
        </w:rPr>
      </w:pPr>
      <w:r w:rsidRPr="00AA606A">
        <w:lastRenderedPageBreak/>
        <w:fldChar w:fldCharType="begin"/>
      </w:r>
      <w:r w:rsidR="2D5357FC">
        <w:instrText xml:space="preserve"> TOC \o "1-3" \h \z \u </w:instrText>
      </w:r>
      <w:r w:rsidRPr="00AA606A">
        <w:fldChar w:fldCharType="separate"/>
      </w:r>
      <w:hyperlink w:anchor="_Toc134194682">
        <w:r w:rsidR="007B3D4D" w:rsidRPr="5A4AA2EA">
          <w:rPr>
            <w:rStyle w:val="Hyperlink"/>
            <w:noProof/>
          </w:rPr>
          <w:t>1</w:t>
        </w:r>
        <w:r w:rsidR="2D5357FC">
          <w:tab/>
        </w:r>
        <w:r w:rsidR="007B3D4D" w:rsidRPr="5A4AA2EA">
          <w:rPr>
            <w:rStyle w:val="Hyperlink"/>
            <w:noProof/>
          </w:rPr>
          <w:t>Allgemeines</w:t>
        </w:r>
        <w:r w:rsidR="2D5357FC">
          <w:tab/>
        </w:r>
        <w:r w:rsidR="2D5357FC" w:rsidRPr="5A4AA2EA">
          <w:rPr>
            <w:noProof/>
          </w:rPr>
          <w:fldChar w:fldCharType="begin"/>
        </w:r>
        <w:r w:rsidR="2D5357FC" w:rsidRPr="5A4AA2EA">
          <w:rPr>
            <w:noProof/>
          </w:rPr>
          <w:instrText xml:space="preserve"> PAGEREF _Toc134194682 \h </w:instrText>
        </w:r>
        <w:r w:rsidR="2D5357FC" w:rsidRPr="5A4AA2EA">
          <w:rPr>
            <w:noProof/>
          </w:rPr>
        </w:r>
        <w:r w:rsidR="2D5357FC" w:rsidRPr="5A4AA2EA">
          <w:rPr>
            <w:noProof/>
          </w:rPr>
          <w:fldChar w:fldCharType="separate"/>
        </w:r>
        <w:r w:rsidR="007B3D4D" w:rsidRPr="5A4AA2EA">
          <w:rPr>
            <w:noProof/>
          </w:rPr>
          <w:t>7</w:t>
        </w:r>
        <w:r w:rsidR="2D5357FC" w:rsidRPr="5A4AA2EA">
          <w:rPr>
            <w:noProof/>
          </w:rPr>
          <w:fldChar w:fldCharType="end"/>
        </w:r>
      </w:hyperlink>
    </w:p>
    <w:p w14:paraId="3F6B1DD1" w14:textId="306C9EEA" w:rsidR="007B3D4D" w:rsidRDefault="00000000" w:rsidP="5A4AA2EA">
      <w:pPr>
        <w:pStyle w:val="Verzeichnis2"/>
        <w:rPr>
          <w:rFonts w:asciiTheme="minorHAnsi" w:eastAsiaTheme="minorEastAsia" w:hAnsiTheme="minorHAnsi" w:cstheme="minorBidi"/>
          <w:sz w:val="22"/>
          <w:szCs w:val="22"/>
        </w:rPr>
      </w:pPr>
      <w:hyperlink w:anchor="_Toc134194683">
        <w:r w:rsidR="007B3D4D" w:rsidRPr="5A4AA2EA">
          <w:rPr>
            <w:rStyle w:val="Hyperlink"/>
          </w:rPr>
          <w:t>1.1</w:t>
        </w:r>
        <w:r w:rsidR="007B3D4D">
          <w:tab/>
        </w:r>
        <w:r w:rsidR="007B3D4D" w:rsidRPr="5A4AA2EA">
          <w:rPr>
            <w:rStyle w:val="Hyperlink"/>
          </w:rPr>
          <w:t>Phasenauftrag</w:t>
        </w:r>
        <w:r w:rsidR="007B3D4D">
          <w:tab/>
        </w:r>
        <w:r w:rsidR="007B3D4D">
          <w:fldChar w:fldCharType="begin"/>
        </w:r>
        <w:r w:rsidR="007B3D4D">
          <w:instrText xml:space="preserve"> PAGEREF _Toc134194683 \h </w:instrText>
        </w:r>
        <w:r w:rsidR="007B3D4D">
          <w:fldChar w:fldCharType="separate"/>
        </w:r>
        <w:r w:rsidR="007B3D4D">
          <w:t>7</w:t>
        </w:r>
        <w:r w:rsidR="007B3D4D">
          <w:fldChar w:fldCharType="end"/>
        </w:r>
      </w:hyperlink>
    </w:p>
    <w:p w14:paraId="4CC9CFF2" w14:textId="0190AF50" w:rsidR="007B3D4D" w:rsidRDefault="00000000" w:rsidP="5A4AA2EA">
      <w:pPr>
        <w:pStyle w:val="Verzeichnis2"/>
        <w:rPr>
          <w:rFonts w:asciiTheme="minorHAnsi" w:eastAsiaTheme="minorEastAsia" w:hAnsiTheme="minorHAnsi" w:cstheme="minorBidi"/>
          <w:sz w:val="22"/>
          <w:szCs w:val="22"/>
        </w:rPr>
      </w:pPr>
      <w:hyperlink w:anchor="_Toc134194684">
        <w:r w:rsidR="007B3D4D" w:rsidRPr="5A4AA2EA">
          <w:rPr>
            <w:rStyle w:val="Hyperlink"/>
          </w:rPr>
          <w:t>1.2</w:t>
        </w:r>
        <w:r w:rsidR="007B3D4D">
          <w:tab/>
        </w:r>
        <w:r w:rsidR="007B3D4D" w:rsidRPr="5A4AA2EA">
          <w:rPr>
            <w:rStyle w:val="Hyperlink"/>
          </w:rPr>
          <w:t>Projektänderungen</w:t>
        </w:r>
        <w:r w:rsidR="007B3D4D">
          <w:tab/>
        </w:r>
        <w:r w:rsidR="007B3D4D">
          <w:fldChar w:fldCharType="begin"/>
        </w:r>
        <w:r w:rsidR="007B3D4D">
          <w:instrText xml:space="preserve"> PAGEREF _Toc134194684 \h </w:instrText>
        </w:r>
        <w:r w:rsidR="007B3D4D">
          <w:fldChar w:fldCharType="separate"/>
        </w:r>
        <w:r w:rsidR="007B3D4D">
          <w:t>7</w:t>
        </w:r>
        <w:r w:rsidR="007B3D4D">
          <w:fldChar w:fldCharType="end"/>
        </w:r>
      </w:hyperlink>
    </w:p>
    <w:p w14:paraId="5E624EA8" w14:textId="59B3A4AF" w:rsidR="007B3D4D" w:rsidRDefault="00000000" w:rsidP="5A4AA2EA">
      <w:pPr>
        <w:pStyle w:val="Verzeichnis2"/>
        <w:rPr>
          <w:rFonts w:asciiTheme="minorHAnsi" w:eastAsiaTheme="minorEastAsia" w:hAnsiTheme="minorHAnsi" w:cstheme="minorBidi"/>
          <w:sz w:val="22"/>
          <w:szCs w:val="22"/>
        </w:rPr>
      </w:pPr>
      <w:hyperlink w:anchor="_Toc134194685">
        <w:r w:rsidR="007B3D4D" w:rsidRPr="5A4AA2EA">
          <w:rPr>
            <w:rStyle w:val="Hyperlink"/>
          </w:rPr>
          <w:t>1.3</w:t>
        </w:r>
        <w:r w:rsidR="007B3D4D">
          <w:tab/>
        </w:r>
        <w:r w:rsidR="007B3D4D" w:rsidRPr="5A4AA2EA">
          <w:rPr>
            <w:rStyle w:val="Hyperlink"/>
          </w:rPr>
          <w:t>Projektorganisation</w:t>
        </w:r>
        <w:r w:rsidR="007B3D4D">
          <w:tab/>
        </w:r>
        <w:r w:rsidR="007B3D4D">
          <w:fldChar w:fldCharType="begin"/>
        </w:r>
        <w:r w:rsidR="007B3D4D">
          <w:instrText xml:space="preserve"> PAGEREF _Toc134194685 \h </w:instrText>
        </w:r>
        <w:r w:rsidR="007B3D4D">
          <w:fldChar w:fldCharType="separate"/>
        </w:r>
        <w:r w:rsidR="007B3D4D">
          <w:t>7</w:t>
        </w:r>
        <w:r w:rsidR="007B3D4D">
          <w:fldChar w:fldCharType="end"/>
        </w:r>
      </w:hyperlink>
    </w:p>
    <w:p w14:paraId="1AA422F6" w14:textId="23EF65E9" w:rsidR="007B3D4D" w:rsidRDefault="00000000" w:rsidP="5A4AA2EA">
      <w:pPr>
        <w:pStyle w:val="Verzeichnis2"/>
        <w:rPr>
          <w:rFonts w:asciiTheme="minorHAnsi" w:eastAsiaTheme="minorEastAsia" w:hAnsiTheme="minorHAnsi" w:cstheme="minorBidi"/>
          <w:sz w:val="22"/>
          <w:szCs w:val="22"/>
        </w:rPr>
      </w:pPr>
      <w:hyperlink w:anchor="_Toc134194686">
        <w:r w:rsidR="007B3D4D" w:rsidRPr="5A4AA2EA">
          <w:rPr>
            <w:rStyle w:val="Hyperlink"/>
          </w:rPr>
          <w:t>1.4</w:t>
        </w:r>
        <w:r w:rsidR="007B3D4D">
          <w:tab/>
        </w:r>
        <w:r w:rsidR="007B3D4D" w:rsidRPr="5A4AA2EA">
          <w:rPr>
            <w:rStyle w:val="Hyperlink"/>
          </w:rPr>
          <w:t>Verträge und Vereinbarungen</w:t>
        </w:r>
        <w:r w:rsidR="007B3D4D">
          <w:tab/>
        </w:r>
        <w:r w:rsidR="007B3D4D">
          <w:fldChar w:fldCharType="begin"/>
        </w:r>
        <w:r w:rsidR="007B3D4D">
          <w:instrText xml:space="preserve"> PAGEREF _Toc134194686 \h </w:instrText>
        </w:r>
        <w:r w:rsidR="007B3D4D">
          <w:fldChar w:fldCharType="separate"/>
        </w:r>
        <w:r w:rsidR="007B3D4D">
          <w:t>7</w:t>
        </w:r>
        <w:r w:rsidR="007B3D4D">
          <w:fldChar w:fldCharType="end"/>
        </w:r>
      </w:hyperlink>
    </w:p>
    <w:p w14:paraId="6C3E2F1B" w14:textId="24E7B1C4" w:rsidR="007B3D4D" w:rsidRDefault="00000000" w:rsidP="5A4AA2EA">
      <w:pPr>
        <w:pStyle w:val="Verzeichnis2"/>
        <w:rPr>
          <w:rFonts w:asciiTheme="minorHAnsi" w:eastAsiaTheme="minorEastAsia" w:hAnsiTheme="minorHAnsi" w:cstheme="minorBidi"/>
          <w:sz w:val="22"/>
          <w:szCs w:val="22"/>
        </w:rPr>
      </w:pPr>
      <w:hyperlink w:anchor="_Toc134194687">
        <w:r w:rsidR="007B3D4D" w:rsidRPr="5A4AA2EA">
          <w:rPr>
            <w:rStyle w:val="Hyperlink"/>
          </w:rPr>
          <w:t>1.5</w:t>
        </w:r>
        <w:r w:rsidR="007B3D4D">
          <w:tab/>
        </w:r>
        <w:r w:rsidR="007B3D4D" w:rsidRPr="5A4AA2EA">
          <w:rPr>
            <w:rStyle w:val="Hyperlink"/>
          </w:rPr>
          <w:t>Zielerreichung Phasenabschluss</w:t>
        </w:r>
        <w:r w:rsidR="007B3D4D">
          <w:tab/>
        </w:r>
        <w:r w:rsidR="007B3D4D">
          <w:fldChar w:fldCharType="begin"/>
        </w:r>
        <w:r w:rsidR="007B3D4D">
          <w:instrText xml:space="preserve"> PAGEREF _Toc134194687 \h </w:instrText>
        </w:r>
        <w:r w:rsidR="007B3D4D">
          <w:fldChar w:fldCharType="separate"/>
        </w:r>
        <w:r w:rsidR="007B3D4D">
          <w:t>7</w:t>
        </w:r>
        <w:r w:rsidR="007B3D4D">
          <w:fldChar w:fldCharType="end"/>
        </w:r>
      </w:hyperlink>
    </w:p>
    <w:p w14:paraId="5944315F" w14:textId="545C69C3" w:rsidR="007B3D4D" w:rsidRDefault="00000000" w:rsidP="5A4AA2EA">
      <w:pPr>
        <w:pStyle w:val="Verzeichnis2"/>
        <w:rPr>
          <w:rFonts w:asciiTheme="minorHAnsi" w:eastAsiaTheme="minorEastAsia" w:hAnsiTheme="minorHAnsi" w:cstheme="minorBidi"/>
          <w:sz w:val="22"/>
          <w:szCs w:val="22"/>
        </w:rPr>
      </w:pPr>
      <w:hyperlink w:anchor="_Toc134194688">
        <w:r w:rsidR="007B3D4D" w:rsidRPr="5A4AA2EA">
          <w:rPr>
            <w:rStyle w:val="Hyperlink"/>
          </w:rPr>
          <w:t>1.6</w:t>
        </w:r>
        <w:r w:rsidR="007B3D4D">
          <w:tab/>
        </w:r>
        <w:r w:rsidR="007B3D4D" w:rsidRPr="5A4AA2EA">
          <w:rPr>
            <w:rStyle w:val="Hyperlink"/>
          </w:rPr>
          <w:t>Ausgangslage / Situationsanalyse</w:t>
        </w:r>
        <w:r w:rsidR="007B3D4D">
          <w:tab/>
        </w:r>
        <w:r w:rsidR="007B3D4D">
          <w:fldChar w:fldCharType="begin"/>
        </w:r>
        <w:r w:rsidR="007B3D4D">
          <w:instrText xml:space="preserve"> PAGEREF _Toc134194688 \h </w:instrText>
        </w:r>
        <w:r w:rsidR="007B3D4D">
          <w:fldChar w:fldCharType="separate"/>
        </w:r>
        <w:r w:rsidR="007B3D4D">
          <w:t>7</w:t>
        </w:r>
        <w:r w:rsidR="007B3D4D">
          <w:fldChar w:fldCharType="end"/>
        </w:r>
      </w:hyperlink>
    </w:p>
    <w:p w14:paraId="0CA4064F" w14:textId="2EE021D0" w:rsidR="007B3D4D" w:rsidRDefault="00000000" w:rsidP="5A4AA2EA">
      <w:pPr>
        <w:pStyle w:val="Verzeichnis2"/>
        <w:rPr>
          <w:rFonts w:asciiTheme="minorHAnsi" w:eastAsiaTheme="minorEastAsia" w:hAnsiTheme="minorHAnsi" w:cstheme="minorBidi"/>
          <w:sz w:val="22"/>
          <w:szCs w:val="22"/>
        </w:rPr>
      </w:pPr>
      <w:hyperlink w:anchor="_Toc134194689">
        <w:r w:rsidR="007B3D4D" w:rsidRPr="5A4AA2EA">
          <w:rPr>
            <w:rStyle w:val="Hyperlink"/>
          </w:rPr>
          <w:t>1.7</w:t>
        </w:r>
        <w:r w:rsidR="007B3D4D">
          <w:tab/>
        </w:r>
        <w:r w:rsidR="007B3D4D" w:rsidRPr="5A4AA2EA">
          <w:rPr>
            <w:rStyle w:val="Hyperlink"/>
          </w:rPr>
          <w:t>Projektkurzbeschrieb</w:t>
        </w:r>
        <w:r w:rsidR="007B3D4D">
          <w:tab/>
        </w:r>
        <w:r w:rsidR="007B3D4D">
          <w:fldChar w:fldCharType="begin"/>
        </w:r>
        <w:r w:rsidR="007B3D4D">
          <w:instrText xml:space="preserve"> PAGEREF _Toc134194689 \h </w:instrText>
        </w:r>
        <w:r w:rsidR="007B3D4D">
          <w:fldChar w:fldCharType="separate"/>
        </w:r>
        <w:r w:rsidR="007B3D4D">
          <w:t>7</w:t>
        </w:r>
        <w:r w:rsidR="007B3D4D">
          <w:fldChar w:fldCharType="end"/>
        </w:r>
      </w:hyperlink>
    </w:p>
    <w:p w14:paraId="033F1691" w14:textId="3F5F6709" w:rsidR="007B3D4D" w:rsidRDefault="00000000" w:rsidP="5A4AA2EA">
      <w:pPr>
        <w:pStyle w:val="Verzeichnis1"/>
        <w:rPr>
          <w:rFonts w:asciiTheme="minorHAnsi" w:eastAsiaTheme="minorEastAsia" w:hAnsiTheme="minorHAnsi" w:cstheme="minorBidi"/>
          <w:b w:val="0"/>
          <w:noProof/>
          <w:sz w:val="22"/>
          <w:szCs w:val="22"/>
        </w:rPr>
      </w:pPr>
      <w:hyperlink w:anchor="_Toc134194690">
        <w:r w:rsidR="007B3D4D" w:rsidRPr="5A4AA2EA">
          <w:rPr>
            <w:rStyle w:val="Hyperlink"/>
            <w:noProof/>
          </w:rPr>
          <w:t>2</w:t>
        </w:r>
        <w:r w:rsidR="007B3D4D">
          <w:tab/>
        </w:r>
        <w:r w:rsidR="007B3D4D" w:rsidRPr="5A4AA2EA">
          <w:rPr>
            <w:rStyle w:val="Hyperlink"/>
            <w:noProof/>
          </w:rPr>
          <w:t>Primärtechnik 380kV</w:t>
        </w:r>
        <w:r w:rsidR="007B3D4D">
          <w:tab/>
        </w:r>
        <w:r w:rsidR="007B3D4D" w:rsidRPr="5A4AA2EA">
          <w:rPr>
            <w:noProof/>
          </w:rPr>
          <w:fldChar w:fldCharType="begin"/>
        </w:r>
        <w:r w:rsidR="007B3D4D" w:rsidRPr="5A4AA2EA">
          <w:rPr>
            <w:noProof/>
          </w:rPr>
          <w:instrText xml:space="preserve"> PAGEREF _Toc134194690 \h </w:instrText>
        </w:r>
        <w:r w:rsidR="007B3D4D" w:rsidRPr="5A4AA2EA">
          <w:rPr>
            <w:noProof/>
          </w:rPr>
        </w:r>
        <w:r w:rsidR="007B3D4D" w:rsidRPr="5A4AA2EA">
          <w:rPr>
            <w:noProof/>
          </w:rPr>
          <w:fldChar w:fldCharType="separate"/>
        </w:r>
        <w:r w:rsidR="007B3D4D" w:rsidRPr="5A4AA2EA">
          <w:rPr>
            <w:noProof/>
          </w:rPr>
          <w:t>9</w:t>
        </w:r>
        <w:r w:rsidR="007B3D4D" w:rsidRPr="5A4AA2EA">
          <w:rPr>
            <w:noProof/>
          </w:rPr>
          <w:fldChar w:fldCharType="end"/>
        </w:r>
      </w:hyperlink>
    </w:p>
    <w:p w14:paraId="0EFB6454" w14:textId="0A9B292F" w:rsidR="007B3D4D" w:rsidRDefault="00000000" w:rsidP="5A4AA2EA">
      <w:pPr>
        <w:pStyle w:val="Verzeichnis2"/>
        <w:rPr>
          <w:rFonts w:asciiTheme="minorHAnsi" w:eastAsiaTheme="minorEastAsia" w:hAnsiTheme="minorHAnsi" w:cstheme="minorBidi"/>
          <w:sz w:val="22"/>
          <w:szCs w:val="22"/>
        </w:rPr>
      </w:pPr>
      <w:hyperlink w:anchor="_Toc134194691">
        <w:r w:rsidR="007B3D4D" w:rsidRPr="5A4AA2EA">
          <w:rPr>
            <w:rStyle w:val="Hyperlink"/>
          </w:rPr>
          <w:t>2.1</w:t>
        </w:r>
        <w:r w:rsidR="007B3D4D">
          <w:tab/>
        </w:r>
        <w:r w:rsidR="007B3D4D" w:rsidRPr="5A4AA2EA">
          <w:rPr>
            <w:rStyle w:val="Hyperlink"/>
          </w:rPr>
          <w:t>Ausgangslage</w:t>
        </w:r>
        <w:r w:rsidR="007B3D4D">
          <w:tab/>
        </w:r>
        <w:r w:rsidR="007B3D4D">
          <w:fldChar w:fldCharType="begin"/>
        </w:r>
        <w:r w:rsidR="007B3D4D">
          <w:instrText xml:space="preserve"> PAGEREF _Toc134194691 \h </w:instrText>
        </w:r>
        <w:r w:rsidR="007B3D4D">
          <w:fldChar w:fldCharType="separate"/>
        </w:r>
        <w:r w:rsidR="007B3D4D">
          <w:t>9</w:t>
        </w:r>
        <w:r w:rsidR="007B3D4D">
          <w:fldChar w:fldCharType="end"/>
        </w:r>
      </w:hyperlink>
    </w:p>
    <w:p w14:paraId="7218B36F" w14:textId="277B80CC" w:rsidR="007B3D4D" w:rsidRDefault="00000000" w:rsidP="5A4AA2EA">
      <w:pPr>
        <w:pStyle w:val="Verzeichnis2"/>
        <w:rPr>
          <w:rFonts w:asciiTheme="minorHAnsi" w:eastAsiaTheme="minorEastAsia" w:hAnsiTheme="minorHAnsi" w:cstheme="minorBidi"/>
          <w:sz w:val="22"/>
          <w:szCs w:val="22"/>
        </w:rPr>
      </w:pPr>
      <w:hyperlink w:anchor="_Toc134194692">
        <w:r w:rsidR="007B3D4D" w:rsidRPr="5A4AA2EA">
          <w:rPr>
            <w:rStyle w:val="Hyperlink"/>
          </w:rPr>
          <w:t>2.2</w:t>
        </w:r>
        <w:r w:rsidR="007B3D4D">
          <w:tab/>
        </w:r>
        <w:r w:rsidR="007B3D4D" w:rsidRPr="5A4AA2EA">
          <w:rPr>
            <w:rStyle w:val="Hyperlink"/>
          </w:rPr>
          <w:t>Layout</w:t>
        </w:r>
        <w:r w:rsidR="007B3D4D">
          <w:tab/>
        </w:r>
        <w:r w:rsidR="007B3D4D">
          <w:fldChar w:fldCharType="begin"/>
        </w:r>
        <w:r w:rsidR="007B3D4D">
          <w:instrText xml:space="preserve"> PAGEREF _Toc134194692 \h </w:instrText>
        </w:r>
        <w:r w:rsidR="007B3D4D">
          <w:fldChar w:fldCharType="separate"/>
        </w:r>
        <w:r w:rsidR="007B3D4D">
          <w:t>9</w:t>
        </w:r>
        <w:r w:rsidR="007B3D4D">
          <w:fldChar w:fldCharType="end"/>
        </w:r>
      </w:hyperlink>
    </w:p>
    <w:p w14:paraId="26650D0A" w14:textId="21E51A0C" w:rsidR="007B3D4D" w:rsidRDefault="00000000" w:rsidP="5A4AA2EA">
      <w:pPr>
        <w:pStyle w:val="Verzeichnis2"/>
        <w:rPr>
          <w:rFonts w:asciiTheme="minorHAnsi" w:eastAsiaTheme="minorEastAsia" w:hAnsiTheme="minorHAnsi" w:cstheme="minorBidi"/>
          <w:sz w:val="22"/>
          <w:szCs w:val="22"/>
        </w:rPr>
      </w:pPr>
      <w:hyperlink w:anchor="_Toc134194693">
        <w:r w:rsidR="007B3D4D" w:rsidRPr="5A4AA2EA">
          <w:rPr>
            <w:rStyle w:val="Hyperlink"/>
          </w:rPr>
          <w:t>2.3</w:t>
        </w:r>
        <w:r w:rsidR="007B3D4D">
          <w:tab/>
        </w:r>
        <w:r w:rsidR="007B3D4D" w:rsidRPr="5A4AA2EA">
          <w:rPr>
            <w:rStyle w:val="Hyperlink"/>
          </w:rPr>
          <w:t>Apparate und Komponenten</w:t>
        </w:r>
        <w:r w:rsidR="007B3D4D">
          <w:tab/>
        </w:r>
        <w:r w:rsidR="007B3D4D">
          <w:fldChar w:fldCharType="begin"/>
        </w:r>
        <w:r w:rsidR="007B3D4D">
          <w:instrText xml:space="preserve"> PAGEREF _Toc134194693 \h </w:instrText>
        </w:r>
        <w:r w:rsidR="007B3D4D">
          <w:fldChar w:fldCharType="separate"/>
        </w:r>
        <w:r w:rsidR="007B3D4D">
          <w:t>9</w:t>
        </w:r>
        <w:r w:rsidR="007B3D4D">
          <w:fldChar w:fldCharType="end"/>
        </w:r>
      </w:hyperlink>
    </w:p>
    <w:p w14:paraId="08848BE3" w14:textId="60297027" w:rsidR="007B3D4D" w:rsidRDefault="00000000" w:rsidP="5A4AA2EA">
      <w:pPr>
        <w:pStyle w:val="Verzeichnis2"/>
        <w:rPr>
          <w:rFonts w:asciiTheme="minorHAnsi" w:eastAsiaTheme="minorEastAsia" w:hAnsiTheme="minorHAnsi" w:cstheme="minorBidi"/>
          <w:sz w:val="22"/>
          <w:szCs w:val="22"/>
        </w:rPr>
      </w:pPr>
      <w:hyperlink w:anchor="_Toc134194694">
        <w:r w:rsidR="007B3D4D" w:rsidRPr="5A4AA2EA">
          <w:rPr>
            <w:rStyle w:val="Hyperlink"/>
          </w:rPr>
          <w:t>2.4</w:t>
        </w:r>
        <w:r w:rsidR="007B3D4D">
          <w:tab/>
        </w:r>
        <w:r w:rsidR="007B3D4D" w:rsidRPr="5A4AA2EA">
          <w:rPr>
            <w:rStyle w:val="Hyperlink"/>
          </w:rPr>
          <w:t>Technische Nenndaten</w:t>
        </w:r>
        <w:r w:rsidR="007B3D4D">
          <w:tab/>
        </w:r>
        <w:r w:rsidR="007B3D4D">
          <w:fldChar w:fldCharType="begin"/>
        </w:r>
        <w:r w:rsidR="007B3D4D">
          <w:instrText xml:space="preserve"> PAGEREF _Toc134194694 \h </w:instrText>
        </w:r>
        <w:r w:rsidR="007B3D4D">
          <w:fldChar w:fldCharType="separate"/>
        </w:r>
        <w:r w:rsidR="007B3D4D">
          <w:t>9</w:t>
        </w:r>
        <w:r w:rsidR="007B3D4D">
          <w:fldChar w:fldCharType="end"/>
        </w:r>
      </w:hyperlink>
    </w:p>
    <w:p w14:paraId="01278BB4" w14:textId="776A9EB4" w:rsidR="007B3D4D" w:rsidRDefault="00000000" w:rsidP="5A4AA2EA">
      <w:pPr>
        <w:pStyle w:val="Verzeichnis2"/>
        <w:rPr>
          <w:rFonts w:asciiTheme="minorHAnsi" w:eastAsiaTheme="minorEastAsia" w:hAnsiTheme="minorHAnsi" w:cstheme="minorBidi"/>
          <w:sz w:val="22"/>
          <w:szCs w:val="22"/>
        </w:rPr>
      </w:pPr>
      <w:hyperlink w:anchor="_Toc134194695">
        <w:r w:rsidR="007B3D4D" w:rsidRPr="5A4AA2EA">
          <w:rPr>
            <w:rStyle w:val="Hyperlink"/>
          </w:rPr>
          <w:t>2.5</w:t>
        </w:r>
        <w:r w:rsidR="007B3D4D">
          <w:tab/>
        </w:r>
        <w:r w:rsidR="007B3D4D" w:rsidRPr="5A4AA2EA">
          <w:rPr>
            <w:rStyle w:val="Hyperlink"/>
          </w:rPr>
          <w:t>Erdung</w:t>
        </w:r>
        <w:r w:rsidR="007B3D4D">
          <w:tab/>
        </w:r>
        <w:r w:rsidR="007B3D4D">
          <w:fldChar w:fldCharType="begin"/>
        </w:r>
        <w:r w:rsidR="007B3D4D">
          <w:instrText xml:space="preserve"> PAGEREF _Toc134194695 \h </w:instrText>
        </w:r>
        <w:r w:rsidR="007B3D4D">
          <w:fldChar w:fldCharType="separate"/>
        </w:r>
        <w:r w:rsidR="007B3D4D">
          <w:t>9</w:t>
        </w:r>
        <w:r w:rsidR="007B3D4D">
          <w:fldChar w:fldCharType="end"/>
        </w:r>
      </w:hyperlink>
    </w:p>
    <w:p w14:paraId="413DDC8C" w14:textId="77B9117F" w:rsidR="007B3D4D" w:rsidRDefault="00000000" w:rsidP="5A4AA2EA">
      <w:pPr>
        <w:pStyle w:val="Verzeichnis2"/>
        <w:rPr>
          <w:rFonts w:asciiTheme="minorHAnsi" w:eastAsiaTheme="minorEastAsia" w:hAnsiTheme="minorHAnsi" w:cstheme="minorBidi"/>
          <w:sz w:val="22"/>
          <w:szCs w:val="22"/>
        </w:rPr>
      </w:pPr>
      <w:hyperlink w:anchor="_Toc134194696">
        <w:r w:rsidR="007B3D4D" w:rsidRPr="5A4AA2EA">
          <w:rPr>
            <w:rStyle w:val="Hyperlink"/>
          </w:rPr>
          <w:t>2.6</w:t>
        </w:r>
        <w:r w:rsidR="007B3D4D">
          <w:tab/>
        </w:r>
        <w:r w:rsidR="007B3D4D" w:rsidRPr="5A4AA2EA">
          <w:rPr>
            <w:rStyle w:val="Hyperlink"/>
          </w:rPr>
          <w:t>Standards Swissgrid</w:t>
        </w:r>
        <w:r w:rsidR="007B3D4D">
          <w:tab/>
        </w:r>
        <w:r w:rsidR="007B3D4D">
          <w:fldChar w:fldCharType="begin"/>
        </w:r>
        <w:r w:rsidR="007B3D4D">
          <w:instrText xml:space="preserve"> PAGEREF _Toc134194696 \h </w:instrText>
        </w:r>
        <w:r w:rsidR="007B3D4D">
          <w:fldChar w:fldCharType="separate"/>
        </w:r>
        <w:r w:rsidR="007B3D4D">
          <w:t>9</w:t>
        </w:r>
        <w:r w:rsidR="007B3D4D">
          <w:fldChar w:fldCharType="end"/>
        </w:r>
      </w:hyperlink>
    </w:p>
    <w:p w14:paraId="1938A03C" w14:textId="4F131BF9" w:rsidR="007B3D4D" w:rsidRDefault="00000000" w:rsidP="5A4AA2EA">
      <w:pPr>
        <w:pStyle w:val="Verzeichnis1"/>
        <w:rPr>
          <w:rFonts w:asciiTheme="minorHAnsi" w:eastAsiaTheme="minorEastAsia" w:hAnsiTheme="minorHAnsi" w:cstheme="minorBidi"/>
          <w:b w:val="0"/>
          <w:noProof/>
          <w:sz w:val="22"/>
          <w:szCs w:val="22"/>
        </w:rPr>
      </w:pPr>
      <w:hyperlink w:anchor="_Toc134194697">
        <w:r w:rsidR="007B3D4D" w:rsidRPr="5A4AA2EA">
          <w:rPr>
            <w:rStyle w:val="Hyperlink"/>
            <w:noProof/>
          </w:rPr>
          <w:t>3</w:t>
        </w:r>
        <w:r w:rsidR="007B3D4D">
          <w:tab/>
        </w:r>
        <w:r w:rsidR="007B3D4D" w:rsidRPr="5A4AA2EA">
          <w:rPr>
            <w:rStyle w:val="Hyperlink"/>
            <w:noProof/>
          </w:rPr>
          <w:t>Primärtechnik 220kV</w:t>
        </w:r>
        <w:r w:rsidR="007B3D4D">
          <w:tab/>
        </w:r>
        <w:r w:rsidR="007B3D4D" w:rsidRPr="5A4AA2EA">
          <w:rPr>
            <w:noProof/>
          </w:rPr>
          <w:fldChar w:fldCharType="begin"/>
        </w:r>
        <w:r w:rsidR="007B3D4D" w:rsidRPr="5A4AA2EA">
          <w:rPr>
            <w:noProof/>
          </w:rPr>
          <w:instrText xml:space="preserve"> PAGEREF _Toc134194697 \h </w:instrText>
        </w:r>
        <w:r w:rsidR="007B3D4D" w:rsidRPr="5A4AA2EA">
          <w:rPr>
            <w:noProof/>
          </w:rPr>
        </w:r>
        <w:r w:rsidR="007B3D4D" w:rsidRPr="5A4AA2EA">
          <w:rPr>
            <w:noProof/>
          </w:rPr>
          <w:fldChar w:fldCharType="separate"/>
        </w:r>
        <w:r w:rsidR="007B3D4D" w:rsidRPr="5A4AA2EA">
          <w:rPr>
            <w:noProof/>
          </w:rPr>
          <w:t>10</w:t>
        </w:r>
        <w:r w:rsidR="007B3D4D" w:rsidRPr="5A4AA2EA">
          <w:rPr>
            <w:noProof/>
          </w:rPr>
          <w:fldChar w:fldCharType="end"/>
        </w:r>
      </w:hyperlink>
    </w:p>
    <w:p w14:paraId="6FB71B1C" w14:textId="095BA217" w:rsidR="007B3D4D" w:rsidRDefault="00000000" w:rsidP="5A4AA2EA">
      <w:pPr>
        <w:pStyle w:val="Verzeichnis2"/>
        <w:rPr>
          <w:rFonts w:asciiTheme="minorHAnsi" w:eastAsiaTheme="minorEastAsia" w:hAnsiTheme="minorHAnsi" w:cstheme="minorBidi"/>
          <w:sz w:val="22"/>
          <w:szCs w:val="22"/>
        </w:rPr>
      </w:pPr>
      <w:hyperlink w:anchor="_Toc134194698">
        <w:r w:rsidR="007B3D4D" w:rsidRPr="5A4AA2EA">
          <w:rPr>
            <w:rStyle w:val="Hyperlink"/>
          </w:rPr>
          <w:t>3.1</w:t>
        </w:r>
        <w:r w:rsidR="007B3D4D">
          <w:tab/>
        </w:r>
        <w:r w:rsidR="007B3D4D" w:rsidRPr="5A4AA2EA">
          <w:rPr>
            <w:rStyle w:val="Hyperlink"/>
          </w:rPr>
          <w:t>Ausgangslage</w:t>
        </w:r>
        <w:r w:rsidR="007B3D4D">
          <w:tab/>
        </w:r>
        <w:r w:rsidR="007B3D4D">
          <w:fldChar w:fldCharType="begin"/>
        </w:r>
        <w:r w:rsidR="007B3D4D">
          <w:instrText xml:space="preserve"> PAGEREF _Toc134194698 \h </w:instrText>
        </w:r>
        <w:r w:rsidR="007B3D4D">
          <w:fldChar w:fldCharType="separate"/>
        </w:r>
        <w:r w:rsidR="007B3D4D">
          <w:t>10</w:t>
        </w:r>
        <w:r w:rsidR="007B3D4D">
          <w:fldChar w:fldCharType="end"/>
        </w:r>
      </w:hyperlink>
    </w:p>
    <w:p w14:paraId="62DD40C4" w14:textId="32415C3B" w:rsidR="007B3D4D" w:rsidRDefault="00000000" w:rsidP="5A4AA2EA">
      <w:pPr>
        <w:pStyle w:val="Verzeichnis2"/>
        <w:rPr>
          <w:rFonts w:asciiTheme="minorHAnsi" w:eastAsiaTheme="minorEastAsia" w:hAnsiTheme="minorHAnsi" w:cstheme="minorBidi"/>
          <w:sz w:val="22"/>
          <w:szCs w:val="22"/>
        </w:rPr>
      </w:pPr>
      <w:hyperlink w:anchor="_Toc134194699">
        <w:r w:rsidR="007B3D4D" w:rsidRPr="5A4AA2EA">
          <w:rPr>
            <w:rStyle w:val="Hyperlink"/>
          </w:rPr>
          <w:t>3.2</w:t>
        </w:r>
        <w:r w:rsidR="007B3D4D">
          <w:tab/>
        </w:r>
        <w:r w:rsidR="007B3D4D" w:rsidRPr="5A4AA2EA">
          <w:rPr>
            <w:rStyle w:val="Hyperlink"/>
          </w:rPr>
          <w:t>Layout</w:t>
        </w:r>
        <w:r w:rsidR="007B3D4D">
          <w:tab/>
        </w:r>
        <w:r w:rsidR="007B3D4D">
          <w:fldChar w:fldCharType="begin"/>
        </w:r>
        <w:r w:rsidR="007B3D4D">
          <w:instrText xml:space="preserve"> PAGEREF _Toc134194699 \h </w:instrText>
        </w:r>
        <w:r w:rsidR="007B3D4D">
          <w:fldChar w:fldCharType="separate"/>
        </w:r>
        <w:r w:rsidR="007B3D4D">
          <w:t>10</w:t>
        </w:r>
        <w:r w:rsidR="007B3D4D">
          <w:fldChar w:fldCharType="end"/>
        </w:r>
      </w:hyperlink>
    </w:p>
    <w:p w14:paraId="30F91594" w14:textId="01BEDEC7" w:rsidR="007B3D4D" w:rsidRDefault="00000000" w:rsidP="5A4AA2EA">
      <w:pPr>
        <w:pStyle w:val="Verzeichnis2"/>
        <w:rPr>
          <w:rFonts w:asciiTheme="minorHAnsi" w:eastAsiaTheme="minorEastAsia" w:hAnsiTheme="minorHAnsi" w:cstheme="minorBidi"/>
          <w:sz w:val="22"/>
          <w:szCs w:val="22"/>
        </w:rPr>
      </w:pPr>
      <w:hyperlink w:anchor="_Toc134194700">
        <w:r w:rsidR="007B3D4D" w:rsidRPr="5A4AA2EA">
          <w:rPr>
            <w:rStyle w:val="Hyperlink"/>
          </w:rPr>
          <w:t>3.3</w:t>
        </w:r>
        <w:r w:rsidR="007B3D4D">
          <w:tab/>
        </w:r>
        <w:r w:rsidR="007B3D4D" w:rsidRPr="5A4AA2EA">
          <w:rPr>
            <w:rStyle w:val="Hyperlink"/>
          </w:rPr>
          <w:t>Apparate und Komponenten</w:t>
        </w:r>
        <w:r w:rsidR="007B3D4D">
          <w:tab/>
        </w:r>
        <w:r w:rsidR="007B3D4D">
          <w:fldChar w:fldCharType="begin"/>
        </w:r>
        <w:r w:rsidR="007B3D4D">
          <w:instrText xml:space="preserve"> PAGEREF _Toc134194700 \h </w:instrText>
        </w:r>
        <w:r w:rsidR="007B3D4D">
          <w:fldChar w:fldCharType="separate"/>
        </w:r>
        <w:r w:rsidR="007B3D4D">
          <w:t>10</w:t>
        </w:r>
        <w:r w:rsidR="007B3D4D">
          <w:fldChar w:fldCharType="end"/>
        </w:r>
      </w:hyperlink>
    </w:p>
    <w:p w14:paraId="6CB45682" w14:textId="2EDF9204" w:rsidR="007B3D4D" w:rsidRDefault="00000000" w:rsidP="5A4AA2EA">
      <w:pPr>
        <w:pStyle w:val="Verzeichnis2"/>
        <w:rPr>
          <w:rFonts w:asciiTheme="minorHAnsi" w:eastAsiaTheme="minorEastAsia" w:hAnsiTheme="minorHAnsi" w:cstheme="minorBidi"/>
          <w:sz w:val="22"/>
          <w:szCs w:val="22"/>
        </w:rPr>
      </w:pPr>
      <w:hyperlink w:anchor="_Toc134194701">
        <w:r w:rsidR="007B3D4D" w:rsidRPr="5A4AA2EA">
          <w:rPr>
            <w:rStyle w:val="Hyperlink"/>
          </w:rPr>
          <w:t>3.4</w:t>
        </w:r>
        <w:r w:rsidR="007B3D4D">
          <w:tab/>
        </w:r>
        <w:r w:rsidR="007B3D4D" w:rsidRPr="5A4AA2EA">
          <w:rPr>
            <w:rStyle w:val="Hyperlink"/>
          </w:rPr>
          <w:t>Technische Nenndaten</w:t>
        </w:r>
        <w:r w:rsidR="007B3D4D">
          <w:tab/>
        </w:r>
        <w:r w:rsidR="007B3D4D">
          <w:fldChar w:fldCharType="begin"/>
        </w:r>
        <w:r w:rsidR="007B3D4D">
          <w:instrText xml:space="preserve"> PAGEREF _Toc134194701 \h </w:instrText>
        </w:r>
        <w:r w:rsidR="007B3D4D">
          <w:fldChar w:fldCharType="separate"/>
        </w:r>
        <w:r w:rsidR="007B3D4D">
          <w:t>10</w:t>
        </w:r>
        <w:r w:rsidR="007B3D4D">
          <w:fldChar w:fldCharType="end"/>
        </w:r>
      </w:hyperlink>
    </w:p>
    <w:p w14:paraId="0D9D1289" w14:textId="4B6A09FD" w:rsidR="007B3D4D" w:rsidRDefault="00000000" w:rsidP="5A4AA2EA">
      <w:pPr>
        <w:pStyle w:val="Verzeichnis2"/>
        <w:rPr>
          <w:rFonts w:asciiTheme="minorHAnsi" w:eastAsiaTheme="minorEastAsia" w:hAnsiTheme="minorHAnsi" w:cstheme="minorBidi"/>
          <w:sz w:val="22"/>
          <w:szCs w:val="22"/>
        </w:rPr>
      </w:pPr>
      <w:hyperlink w:anchor="_Toc134194702">
        <w:r w:rsidR="007B3D4D" w:rsidRPr="5A4AA2EA">
          <w:rPr>
            <w:rStyle w:val="Hyperlink"/>
          </w:rPr>
          <w:t>3.5</w:t>
        </w:r>
        <w:r w:rsidR="007B3D4D">
          <w:tab/>
        </w:r>
        <w:r w:rsidR="007B3D4D" w:rsidRPr="5A4AA2EA">
          <w:rPr>
            <w:rStyle w:val="Hyperlink"/>
          </w:rPr>
          <w:t>Erdung</w:t>
        </w:r>
        <w:r w:rsidR="007B3D4D">
          <w:tab/>
        </w:r>
        <w:r w:rsidR="007B3D4D">
          <w:fldChar w:fldCharType="begin"/>
        </w:r>
        <w:r w:rsidR="007B3D4D">
          <w:instrText xml:space="preserve"> PAGEREF _Toc134194702 \h </w:instrText>
        </w:r>
        <w:r w:rsidR="007B3D4D">
          <w:fldChar w:fldCharType="separate"/>
        </w:r>
        <w:r w:rsidR="007B3D4D">
          <w:t>10</w:t>
        </w:r>
        <w:r w:rsidR="007B3D4D">
          <w:fldChar w:fldCharType="end"/>
        </w:r>
      </w:hyperlink>
    </w:p>
    <w:p w14:paraId="4177E87C" w14:textId="35AA5EB1" w:rsidR="007B3D4D" w:rsidRDefault="00000000" w:rsidP="5A4AA2EA">
      <w:pPr>
        <w:pStyle w:val="Verzeichnis2"/>
        <w:rPr>
          <w:rFonts w:asciiTheme="minorHAnsi" w:eastAsiaTheme="minorEastAsia" w:hAnsiTheme="minorHAnsi" w:cstheme="minorBidi"/>
          <w:sz w:val="22"/>
          <w:szCs w:val="22"/>
        </w:rPr>
      </w:pPr>
      <w:hyperlink w:anchor="_Toc134194703">
        <w:r w:rsidR="007B3D4D" w:rsidRPr="5A4AA2EA">
          <w:rPr>
            <w:rStyle w:val="Hyperlink"/>
          </w:rPr>
          <w:t>3.6</w:t>
        </w:r>
        <w:r w:rsidR="007B3D4D">
          <w:tab/>
        </w:r>
        <w:r w:rsidR="007B3D4D" w:rsidRPr="5A4AA2EA">
          <w:rPr>
            <w:rStyle w:val="Hyperlink"/>
          </w:rPr>
          <w:t>Standards Swissgrid</w:t>
        </w:r>
        <w:r w:rsidR="007B3D4D">
          <w:tab/>
        </w:r>
        <w:r w:rsidR="007B3D4D">
          <w:fldChar w:fldCharType="begin"/>
        </w:r>
        <w:r w:rsidR="007B3D4D">
          <w:instrText xml:space="preserve"> PAGEREF _Toc134194703 \h </w:instrText>
        </w:r>
        <w:r w:rsidR="007B3D4D">
          <w:fldChar w:fldCharType="separate"/>
        </w:r>
        <w:r w:rsidR="007B3D4D">
          <w:t>10</w:t>
        </w:r>
        <w:r w:rsidR="007B3D4D">
          <w:fldChar w:fldCharType="end"/>
        </w:r>
      </w:hyperlink>
    </w:p>
    <w:p w14:paraId="366A6C8A" w14:textId="17A10477" w:rsidR="007B3D4D" w:rsidRDefault="00000000" w:rsidP="5A4AA2EA">
      <w:pPr>
        <w:pStyle w:val="Verzeichnis1"/>
        <w:rPr>
          <w:rFonts w:asciiTheme="minorHAnsi" w:eastAsiaTheme="minorEastAsia" w:hAnsiTheme="minorHAnsi" w:cstheme="minorBidi"/>
          <w:b w:val="0"/>
          <w:noProof/>
          <w:sz w:val="22"/>
          <w:szCs w:val="22"/>
        </w:rPr>
      </w:pPr>
      <w:hyperlink w:anchor="_Toc134194704">
        <w:r w:rsidR="007B3D4D" w:rsidRPr="5A4AA2EA">
          <w:rPr>
            <w:rStyle w:val="Hyperlink"/>
            <w:noProof/>
          </w:rPr>
          <w:t>4</w:t>
        </w:r>
        <w:r w:rsidR="007B3D4D">
          <w:tab/>
        </w:r>
        <w:r w:rsidR="007B3D4D" w:rsidRPr="5A4AA2EA">
          <w:rPr>
            <w:rStyle w:val="Hyperlink"/>
            <w:noProof/>
          </w:rPr>
          <w:t>Transformation 380/220kV / Kompensation</w:t>
        </w:r>
        <w:r w:rsidR="007B3D4D">
          <w:tab/>
        </w:r>
        <w:r w:rsidR="007B3D4D" w:rsidRPr="5A4AA2EA">
          <w:rPr>
            <w:noProof/>
          </w:rPr>
          <w:fldChar w:fldCharType="begin"/>
        </w:r>
        <w:r w:rsidR="007B3D4D" w:rsidRPr="5A4AA2EA">
          <w:rPr>
            <w:noProof/>
          </w:rPr>
          <w:instrText xml:space="preserve"> PAGEREF _Toc134194704 \h </w:instrText>
        </w:r>
        <w:r w:rsidR="007B3D4D" w:rsidRPr="5A4AA2EA">
          <w:rPr>
            <w:noProof/>
          </w:rPr>
        </w:r>
        <w:r w:rsidR="007B3D4D" w:rsidRPr="5A4AA2EA">
          <w:rPr>
            <w:noProof/>
          </w:rPr>
          <w:fldChar w:fldCharType="separate"/>
        </w:r>
        <w:r w:rsidR="007B3D4D" w:rsidRPr="5A4AA2EA">
          <w:rPr>
            <w:noProof/>
          </w:rPr>
          <w:t>11</w:t>
        </w:r>
        <w:r w:rsidR="007B3D4D" w:rsidRPr="5A4AA2EA">
          <w:rPr>
            <w:noProof/>
          </w:rPr>
          <w:fldChar w:fldCharType="end"/>
        </w:r>
      </w:hyperlink>
    </w:p>
    <w:p w14:paraId="46916D19" w14:textId="7BC9550C" w:rsidR="007B3D4D" w:rsidRDefault="00000000" w:rsidP="5A4AA2EA">
      <w:pPr>
        <w:pStyle w:val="Verzeichnis2"/>
        <w:rPr>
          <w:rFonts w:asciiTheme="minorHAnsi" w:eastAsiaTheme="minorEastAsia" w:hAnsiTheme="minorHAnsi" w:cstheme="minorBidi"/>
          <w:sz w:val="22"/>
          <w:szCs w:val="22"/>
        </w:rPr>
      </w:pPr>
      <w:hyperlink w:anchor="_Toc134194705">
        <w:r w:rsidR="007B3D4D" w:rsidRPr="5A4AA2EA">
          <w:rPr>
            <w:rStyle w:val="Hyperlink"/>
          </w:rPr>
          <w:t>4.1</w:t>
        </w:r>
        <w:r w:rsidR="007B3D4D">
          <w:tab/>
        </w:r>
        <w:r w:rsidR="007B3D4D" w:rsidRPr="5A4AA2EA">
          <w:rPr>
            <w:rStyle w:val="Hyperlink"/>
          </w:rPr>
          <w:t>Ausgangslage</w:t>
        </w:r>
        <w:r w:rsidR="007B3D4D">
          <w:tab/>
        </w:r>
        <w:r w:rsidR="007B3D4D">
          <w:fldChar w:fldCharType="begin"/>
        </w:r>
        <w:r w:rsidR="007B3D4D">
          <w:instrText xml:space="preserve"> PAGEREF _Toc134194705 \h </w:instrText>
        </w:r>
        <w:r w:rsidR="007B3D4D">
          <w:fldChar w:fldCharType="separate"/>
        </w:r>
        <w:r w:rsidR="007B3D4D">
          <w:t>11</w:t>
        </w:r>
        <w:r w:rsidR="007B3D4D">
          <w:fldChar w:fldCharType="end"/>
        </w:r>
      </w:hyperlink>
    </w:p>
    <w:p w14:paraId="6C9BEB33" w14:textId="1625827B" w:rsidR="007B3D4D" w:rsidRDefault="00000000" w:rsidP="5A4AA2EA">
      <w:pPr>
        <w:pStyle w:val="Verzeichnis2"/>
        <w:rPr>
          <w:rFonts w:asciiTheme="minorHAnsi" w:eastAsiaTheme="minorEastAsia" w:hAnsiTheme="minorHAnsi" w:cstheme="minorBidi"/>
          <w:sz w:val="22"/>
          <w:szCs w:val="22"/>
        </w:rPr>
      </w:pPr>
      <w:hyperlink w:anchor="_Toc134194706">
        <w:r w:rsidR="007B3D4D" w:rsidRPr="5A4AA2EA">
          <w:rPr>
            <w:rStyle w:val="Hyperlink"/>
          </w:rPr>
          <w:t>4.2</w:t>
        </w:r>
        <w:r w:rsidR="007B3D4D">
          <w:tab/>
        </w:r>
        <w:r w:rsidR="007B3D4D" w:rsidRPr="5A4AA2EA">
          <w:rPr>
            <w:rStyle w:val="Hyperlink"/>
          </w:rPr>
          <w:t>Aufbau Transformierung / Technische Spezifikation</w:t>
        </w:r>
        <w:r w:rsidR="007B3D4D">
          <w:tab/>
        </w:r>
        <w:r w:rsidR="007B3D4D">
          <w:fldChar w:fldCharType="begin"/>
        </w:r>
        <w:r w:rsidR="007B3D4D">
          <w:instrText xml:space="preserve"> PAGEREF _Toc134194706 \h </w:instrText>
        </w:r>
        <w:r w:rsidR="007B3D4D">
          <w:fldChar w:fldCharType="separate"/>
        </w:r>
        <w:r w:rsidR="007B3D4D">
          <w:t>11</w:t>
        </w:r>
        <w:r w:rsidR="007B3D4D">
          <w:fldChar w:fldCharType="end"/>
        </w:r>
      </w:hyperlink>
    </w:p>
    <w:p w14:paraId="0B716A3C" w14:textId="53FC8CC9" w:rsidR="007B3D4D" w:rsidRDefault="00000000" w:rsidP="5A4AA2EA">
      <w:pPr>
        <w:pStyle w:val="Verzeichnis2"/>
        <w:rPr>
          <w:rFonts w:asciiTheme="minorHAnsi" w:eastAsiaTheme="minorEastAsia" w:hAnsiTheme="minorHAnsi" w:cstheme="minorBidi"/>
          <w:sz w:val="22"/>
          <w:szCs w:val="22"/>
        </w:rPr>
      </w:pPr>
      <w:hyperlink w:anchor="_Toc134194707">
        <w:r w:rsidR="007B3D4D" w:rsidRPr="5A4AA2EA">
          <w:rPr>
            <w:rStyle w:val="Hyperlink"/>
          </w:rPr>
          <w:t>4.3</w:t>
        </w:r>
        <w:r w:rsidR="007B3D4D">
          <w:tab/>
        </w:r>
        <w:r w:rsidR="007B3D4D" w:rsidRPr="5A4AA2EA">
          <w:rPr>
            <w:rStyle w:val="Hyperlink"/>
          </w:rPr>
          <w:t>Blitzschutz / Überspannungsschutz</w:t>
        </w:r>
        <w:r w:rsidR="007B3D4D">
          <w:tab/>
        </w:r>
        <w:r w:rsidR="007B3D4D">
          <w:fldChar w:fldCharType="begin"/>
        </w:r>
        <w:r w:rsidR="007B3D4D">
          <w:instrText xml:space="preserve"> PAGEREF _Toc134194707 \h </w:instrText>
        </w:r>
        <w:r w:rsidR="007B3D4D">
          <w:fldChar w:fldCharType="separate"/>
        </w:r>
        <w:r w:rsidR="007B3D4D">
          <w:t>11</w:t>
        </w:r>
        <w:r w:rsidR="007B3D4D">
          <w:fldChar w:fldCharType="end"/>
        </w:r>
      </w:hyperlink>
    </w:p>
    <w:p w14:paraId="1EDD35E5" w14:textId="7D44F449" w:rsidR="007B3D4D" w:rsidRDefault="00000000" w:rsidP="5A4AA2EA">
      <w:pPr>
        <w:pStyle w:val="Verzeichnis2"/>
        <w:rPr>
          <w:rFonts w:asciiTheme="minorHAnsi" w:eastAsiaTheme="minorEastAsia" w:hAnsiTheme="minorHAnsi" w:cstheme="minorBidi"/>
          <w:sz w:val="22"/>
          <w:szCs w:val="22"/>
        </w:rPr>
      </w:pPr>
      <w:hyperlink w:anchor="_Toc134194708">
        <w:r w:rsidR="007B3D4D" w:rsidRPr="5A4AA2EA">
          <w:rPr>
            <w:rStyle w:val="Hyperlink"/>
          </w:rPr>
          <w:t>4.4</w:t>
        </w:r>
        <w:r w:rsidR="007B3D4D">
          <w:tab/>
        </w:r>
        <w:r w:rsidR="007B3D4D" w:rsidRPr="5A4AA2EA">
          <w:rPr>
            <w:rStyle w:val="Hyperlink"/>
          </w:rPr>
          <w:t>Anschlüsse und US-Sammelschiene</w:t>
        </w:r>
        <w:r w:rsidR="007B3D4D">
          <w:tab/>
        </w:r>
        <w:r w:rsidR="007B3D4D">
          <w:fldChar w:fldCharType="begin"/>
        </w:r>
        <w:r w:rsidR="007B3D4D">
          <w:instrText xml:space="preserve"> PAGEREF _Toc134194708 \h </w:instrText>
        </w:r>
        <w:r w:rsidR="007B3D4D">
          <w:fldChar w:fldCharType="separate"/>
        </w:r>
        <w:r w:rsidR="007B3D4D">
          <w:t>11</w:t>
        </w:r>
        <w:r w:rsidR="007B3D4D">
          <w:fldChar w:fldCharType="end"/>
        </w:r>
      </w:hyperlink>
    </w:p>
    <w:p w14:paraId="2DE2399D" w14:textId="76043722" w:rsidR="007B3D4D" w:rsidRDefault="00000000" w:rsidP="5A4AA2EA">
      <w:pPr>
        <w:pStyle w:val="Verzeichnis2"/>
        <w:rPr>
          <w:rFonts w:asciiTheme="minorHAnsi" w:eastAsiaTheme="minorEastAsia" w:hAnsiTheme="minorHAnsi" w:cstheme="minorBidi"/>
          <w:sz w:val="22"/>
          <w:szCs w:val="22"/>
        </w:rPr>
      </w:pPr>
      <w:hyperlink w:anchor="_Toc134194709">
        <w:r w:rsidR="007B3D4D" w:rsidRPr="5A4AA2EA">
          <w:rPr>
            <w:rStyle w:val="Hyperlink"/>
          </w:rPr>
          <w:t>4.5</w:t>
        </w:r>
        <w:r w:rsidR="007B3D4D">
          <w:tab/>
        </w:r>
        <w:r w:rsidR="007B3D4D" w:rsidRPr="5A4AA2EA">
          <w:rPr>
            <w:rStyle w:val="Hyperlink"/>
          </w:rPr>
          <w:t>Standplatz Anforderungen Bau</w:t>
        </w:r>
        <w:r w:rsidR="007B3D4D">
          <w:tab/>
        </w:r>
        <w:r w:rsidR="007B3D4D">
          <w:fldChar w:fldCharType="begin"/>
        </w:r>
        <w:r w:rsidR="007B3D4D">
          <w:instrText xml:space="preserve"> PAGEREF _Toc134194709 \h </w:instrText>
        </w:r>
        <w:r w:rsidR="007B3D4D">
          <w:fldChar w:fldCharType="separate"/>
        </w:r>
        <w:r w:rsidR="007B3D4D">
          <w:t>11</w:t>
        </w:r>
        <w:r w:rsidR="007B3D4D">
          <w:fldChar w:fldCharType="end"/>
        </w:r>
      </w:hyperlink>
    </w:p>
    <w:p w14:paraId="0528F9C6" w14:textId="004B01AC" w:rsidR="007B3D4D" w:rsidRDefault="00000000" w:rsidP="5A4AA2EA">
      <w:pPr>
        <w:pStyle w:val="Verzeichnis2"/>
        <w:rPr>
          <w:rFonts w:asciiTheme="minorHAnsi" w:eastAsiaTheme="minorEastAsia" w:hAnsiTheme="minorHAnsi" w:cstheme="minorBidi"/>
          <w:sz w:val="22"/>
          <w:szCs w:val="22"/>
        </w:rPr>
      </w:pPr>
      <w:hyperlink w:anchor="_Toc134194710">
        <w:r w:rsidR="007B3D4D" w:rsidRPr="5A4AA2EA">
          <w:rPr>
            <w:rStyle w:val="Hyperlink"/>
          </w:rPr>
          <w:t>4.6</w:t>
        </w:r>
        <w:r w:rsidR="007B3D4D">
          <w:tab/>
        </w:r>
        <w:r w:rsidR="007B3D4D" w:rsidRPr="5A4AA2EA">
          <w:rPr>
            <w:rStyle w:val="Hyperlink"/>
          </w:rPr>
          <w:t>Montageplatz und Gleisanlage</w:t>
        </w:r>
        <w:r w:rsidR="007B3D4D">
          <w:tab/>
        </w:r>
        <w:r w:rsidR="007B3D4D">
          <w:fldChar w:fldCharType="begin"/>
        </w:r>
        <w:r w:rsidR="007B3D4D">
          <w:instrText xml:space="preserve"> PAGEREF _Toc134194710 \h </w:instrText>
        </w:r>
        <w:r w:rsidR="007B3D4D">
          <w:fldChar w:fldCharType="separate"/>
        </w:r>
        <w:r w:rsidR="007B3D4D">
          <w:t>11</w:t>
        </w:r>
        <w:r w:rsidR="007B3D4D">
          <w:fldChar w:fldCharType="end"/>
        </w:r>
      </w:hyperlink>
    </w:p>
    <w:p w14:paraId="3285699E" w14:textId="50AB3A85" w:rsidR="007B3D4D" w:rsidRDefault="00000000" w:rsidP="5A4AA2EA">
      <w:pPr>
        <w:pStyle w:val="Verzeichnis2"/>
        <w:rPr>
          <w:rFonts w:asciiTheme="minorHAnsi" w:eastAsiaTheme="minorEastAsia" w:hAnsiTheme="minorHAnsi" w:cstheme="minorBidi"/>
          <w:sz w:val="22"/>
          <w:szCs w:val="22"/>
        </w:rPr>
      </w:pPr>
      <w:hyperlink w:anchor="_Toc134194711">
        <w:r w:rsidR="007B3D4D" w:rsidRPr="5A4AA2EA">
          <w:rPr>
            <w:rStyle w:val="Hyperlink"/>
          </w:rPr>
          <w:t>4.7</w:t>
        </w:r>
        <w:r w:rsidR="007B3D4D">
          <w:tab/>
        </w:r>
        <w:r w:rsidR="007B3D4D" w:rsidRPr="5A4AA2EA">
          <w:rPr>
            <w:rStyle w:val="Hyperlink"/>
          </w:rPr>
          <w:t>Transport</w:t>
        </w:r>
        <w:r w:rsidR="007B3D4D">
          <w:tab/>
        </w:r>
        <w:r w:rsidR="007B3D4D">
          <w:fldChar w:fldCharType="begin"/>
        </w:r>
        <w:r w:rsidR="007B3D4D">
          <w:instrText xml:space="preserve"> PAGEREF _Toc134194711 \h </w:instrText>
        </w:r>
        <w:r w:rsidR="007B3D4D">
          <w:fldChar w:fldCharType="separate"/>
        </w:r>
        <w:r w:rsidR="007B3D4D">
          <w:t>11</w:t>
        </w:r>
        <w:r w:rsidR="007B3D4D">
          <w:fldChar w:fldCharType="end"/>
        </w:r>
      </w:hyperlink>
    </w:p>
    <w:p w14:paraId="4B09C8BD" w14:textId="263BB1F7" w:rsidR="007B3D4D" w:rsidRDefault="00000000" w:rsidP="5A4AA2EA">
      <w:pPr>
        <w:pStyle w:val="Verzeichnis2"/>
        <w:rPr>
          <w:rFonts w:asciiTheme="minorHAnsi" w:eastAsiaTheme="minorEastAsia" w:hAnsiTheme="minorHAnsi" w:cstheme="minorBidi"/>
          <w:sz w:val="22"/>
          <w:szCs w:val="22"/>
        </w:rPr>
      </w:pPr>
      <w:hyperlink w:anchor="_Toc134194712">
        <w:r w:rsidR="007B3D4D" w:rsidRPr="5A4AA2EA">
          <w:rPr>
            <w:rStyle w:val="Hyperlink"/>
          </w:rPr>
          <w:t>4.8</w:t>
        </w:r>
        <w:r w:rsidR="007B3D4D">
          <w:tab/>
        </w:r>
        <w:r w:rsidR="007B3D4D" w:rsidRPr="5A4AA2EA">
          <w:rPr>
            <w:rStyle w:val="Hyperlink"/>
          </w:rPr>
          <w:t>Löschanlage</w:t>
        </w:r>
        <w:r w:rsidR="007B3D4D">
          <w:tab/>
        </w:r>
        <w:r w:rsidR="007B3D4D">
          <w:fldChar w:fldCharType="begin"/>
        </w:r>
        <w:r w:rsidR="007B3D4D">
          <w:instrText xml:space="preserve"> PAGEREF _Toc134194712 \h </w:instrText>
        </w:r>
        <w:r w:rsidR="007B3D4D">
          <w:fldChar w:fldCharType="separate"/>
        </w:r>
        <w:r w:rsidR="007B3D4D">
          <w:t>11</w:t>
        </w:r>
        <w:r w:rsidR="007B3D4D">
          <w:fldChar w:fldCharType="end"/>
        </w:r>
      </w:hyperlink>
    </w:p>
    <w:p w14:paraId="7C4FB49C" w14:textId="1B7C73AB" w:rsidR="007B3D4D" w:rsidRDefault="00000000" w:rsidP="5A4AA2EA">
      <w:pPr>
        <w:pStyle w:val="Verzeichnis2"/>
        <w:rPr>
          <w:rFonts w:asciiTheme="minorHAnsi" w:eastAsiaTheme="minorEastAsia" w:hAnsiTheme="minorHAnsi" w:cstheme="minorBidi"/>
          <w:sz w:val="22"/>
          <w:szCs w:val="22"/>
        </w:rPr>
      </w:pPr>
      <w:hyperlink w:anchor="_Toc134194713">
        <w:r w:rsidR="007B3D4D" w:rsidRPr="5A4AA2EA">
          <w:rPr>
            <w:rStyle w:val="Hyperlink"/>
          </w:rPr>
          <w:t>4.9</w:t>
        </w:r>
        <w:r w:rsidR="007B3D4D">
          <w:tab/>
        </w:r>
        <w:r w:rsidR="007B3D4D" w:rsidRPr="5A4AA2EA">
          <w:rPr>
            <w:rStyle w:val="Hyperlink"/>
          </w:rPr>
          <w:t>Erdung</w:t>
        </w:r>
        <w:r w:rsidR="007B3D4D">
          <w:tab/>
        </w:r>
        <w:r w:rsidR="007B3D4D">
          <w:fldChar w:fldCharType="begin"/>
        </w:r>
        <w:r w:rsidR="007B3D4D">
          <w:instrText xml:space="preserve"> PAGEREF _Toc134194713 \h </w:instrText>
        </w:r>
        <w:r w:rsidR="007B3D4D">
          <w:fldChar w:fldCharType="separate"/>
        </w:r>
        <w:r w:rsidR="007B3D4D">
          <w:t>11</w:t>
        </w:r>
        <w:r w:rsidR="007B3D4D">
          <w:fldChar w:fldCharType="end"/>
        </w:r>
      </w:hyperlink>
    </w:p>
    <w:p w14:paraId="36DC3A5B" w14:textId="03457942" w:rsidR="007B3D4D" w:rsidRDefault="00000000" w:rsidP="5A4AA2EA">
      <w:pPr>
        <w:pStyle w:val="Verzeichnis2"/>
        <w:rPr>
          <w:rFonts w:asciiTheme="minorHAnsi" w:eastAsiaTheme="minorEastAsia" w:hAnsiTheme="minorHAnsi" w:cstheme="minorBidi"/>
          <w:sz w:val="22"/>
          <w:szCs w:val="22"/>
        </w:rPr>
      </w:pPr>
      <w:hyperlink w:anchor="_Toc134194714">
        <w:r w:rsidR="007B3D4D" w:rsidRPr="5A4AA2EA">
          <w:rPr>
            <w:rStyle w:val="Hyperlink"/>
          </w:rPr>
          <w:t>4.10</w:t>
        </w:r>
        <w:r w:rsidR="007B3D4D">
          <w:tab/>
        </w:r>
        <w:r w:rsidR="007B3D4D" w:rsidRPr="5A4AA2EA">
          <w:rPr>
            <w:rStyle w:val="Hyperlink"/>
          </w:rPr>
          <w:t>Standards Swissgrid</w:t>
        </w:r>
        <w:r w:rsidR="007B3D4D">
          <w:tab/>
        </w:r>
        <w:r w:rsidR="007B3D4D">
          <w:fldChar w:fldCharType="begin"/>
        </w:r>
        <w:r w:rsidR="007B3D4D">
          <w:instrText xml:space="preserve"> PAGEREF _Toc134194714 \h </w:instrText>
        </w:r>
        <w:r w:rsidR="007B3D4D">
          <w:fldChar w:fldCharType="separate"/>
        </w:r>
        <w:r w:rsidR="007B3D4D">
          <w:t>11</w:t>
        </w:r>
        <w:r w:rsidR="007B3D4D">
          <w:fldChar w:fldCharType="end"/>
        </w:r>
      </w:hyperlink>
    </w:p>
    <w:p w14:paraId="7EFDF980" w14:textId="0A3927CE" w:rsidR="007B3D4D" w:rsidRDefault="00000000" w:rsidP="5A4AA2EA">
      <w:pPr>
        <w:pStyle w:val="Verzeichnis1"/>
        <w:rPr>
          <w:rFonts w:asciiTheme="minorHAnsi" w:eastAsiaTheme="minorEastAsia" w:hAnsiTheme="minorHAnsi" w:cstheme="minorBidi"/>
          <w:b w:val="0"/>
          <w:noProof/>
          <w:sz w:val="22"/>
          <w:szCs w:val="22"/>
        </w:rPr>
      </w:pPr>
      <w:hyperlink w:anchor="_Toc134194715">
        <w:r w:rsidR="007B3D4D" w:rsidRPr="5A4AA2EA">
          <w:rPr>
            <w:rStyle w:val="Hyperlink"/>
            <w:noProof/>
          </w:rPr>
          <w:t>5</w:t>
        </w:r>
        <w:r w:rsidR="007B3D4D">
          <w:tab/>
        </w:r>
        <w:r w:rsidR="007B3D4D" w:rsidRPr="5A4AA2EA">
          <w:rPr>
            <w:rStyle w:val="Hyperlink"/>
            <w:noProof/>
          </w:rPr>
          <w:t>Leitungseinführung</w:t>
        </w:r>
        <w:r w:rsidR="007B3D4D">
          <w:tab/>
        </w:r>
        <w:r w:rsidR="007B3D4D" w:rsidRPr="5A4AA2EA">
          <w:rPr>
            <w:noProof/>
          </w:rPr>
          <w:fldChar w:fldCharType="begin"/>
        </w:r>
        <w:r w:rsidR="007B3D4D" w:rsidRPr="5A4AA2EA">
          <w:rPr>
            <w:noProof/>
          </w:rPr>
          <w:instrText xml:space="preserve"> PAGEREF _Toc134194715 \h </w:instrText>
        </w:r>
        <w:r w:rsidR="007B3D4D" w:rsidRPr="5A4AA2EA">
          <w:rPr>
            <w:noProof/>
          </w:rPr>
        </w:r>
        <w:r w:rsidR="007B3D4D" w:rsidRPr="5A4AA2EA">
          <w:rPr>
            <w:noProof/>
          </w:rPr>
          <w:fldChar w:fldCharType="separate"/>
        </w:r>
        <w:r w:rsidR="007B3D4D" w:rsidRPr="5A4AA2EA">
          <w:rPr>
            <w:noProof/>
          </w:rPr>
          <w:t>12</w:t>
        </w:r>
        <w:r w:rsidR="007B3D4D" w:rsidRPr="5A4AA2EA">
          <w:rPr>
            <w:noProof/>
          </w:rPr>
          <w:fldChar w:fldCharType="end"/>
        </w:r>
      </w:hyperlink>
    </w:p>
    <w:p w14:paraId="128A0F92" w14:textId="48C228EF" w:rsidR="007B3D4D" w:rsidRDefault="00000000" w:rsidP="5A4AA2EA">
      <w:pPr>
        <w:pStyle w:val="Verzeichnis2"/>
        <w:rPr>
          <w:rFonts w:asciiTheme="minorHAnsi" w:eastAsiaTheme="minorEastAsia" w:hAnsiTheme="minorHAnsi" w:cstheme="minorBidi"/>
          <w:sz w:val="22"/>
          <w:szCs w:val="22"/>
        </w:rPr>
      </w:pPr>
      <w:hyperlink w:anchor="_Toc134194716">
        <w:r w:rsidR="007B3D4D" w:rsidRPr="5A4AA2EA">
          <w:rPr>
            <w:rStyle w:val="Hyperlink"/>
          </w:rPr>
          <w:t>5.1</w:t>
        </w:r>
        <w:r w:rsidR="007B3D4D">
          <w:tab/>
        </w:r>
        <w:r w:rsidR="007B3D4D" w:rsidRPr="5A4AA2EA">
          <w:rPr>
            <w:rStyle w:val="Hyperlink"/>
          </w:rPr>
          <w:t>Ausgangslage</w:t>
        </w:r>
        <w:r w:rsidR="007B3D4D">
          <w:tab/>
        </w:r>
        <w:r w:rsidR="007B3D4D">
          <w:fldChar w:fldCharType="begin"/>
        </w:r>
        <w:r w:rsidR="007B3D4D">
          <w:instrText xml:space="preserve"> PAGEREF _Toc134194716 \h </w:instrText>
        </w:r>
        <w:r w:rsidR="007B3D4D">
          <w:fldChar w:fldCharType="separate"/>
        </w:r>
        <w:r w:rsidR="007B3D4D">
          <w:t>12</w:t>
        </w:r>
        <w:r w:rsidR="007B3D4D">
          <w:fldChar w:fldCharType="end"/>
        </w:r>
      </w:hyperlink>
    </w:p>
    <w:p w14:paraId="29E5F355" w14:textId="1EF90983" w:rsidR="007B3D4D" w:rsidRDefault="00000000" w:rsidP="5A4AA2EA">
      <w:pPr>
        <w:pStyle w:val="Verzeichnis2"/>
        <w:rPr>
          <w:rFonts w:asciiTheme="minorHAnsi" w:eastAsiaTheme="minorEastAsia" w:hAnsiTheme="minorHAnsi" w:cstheme="minorBidi"/>
          <w:sz w:val="22"/>
          <w:szCs w:val="22"/>
        </w:rPr>
      </w:pPr>
      <w:hyperlink w:anchor="_Toc134194717">
        <w:r w:rsidR="007B3D4D" w:rsidRPr="5A4AA2EA">
          <w:rPr>
            <w:rStyle w:val="Hyperlink"/>
          </w:rPr>
          <w:t>5.2</w:t>
        </w:r>
        <w:r w:rsidR="007B3D4D">
          <w:tab/>
        </w:r>
        <w:r w:rsidR="007B3D4D" w:rsidRPr="5A4AA2EA">
          <w:rPr>
            <w:rStyle w:val="Hyperlink"/>
          </w:rPr>
          <w:t>Layout</w:t>
        </w:r>
        <w:r w:rsidR="007B3D4D">
          <w:tab/>
        </w:r>
        <w:r w:rsidR="007B3D4D">
          <w:fldChar w:fldCharType="begin"/>
        </w:r>
        <w:r w:rsidR="007B3D4D">
          <w:instrText xml:space="preserve"> PAGEREF _Toc134194717 \h </w:instrText>
        </w:r>
        <w:r w:rsidR="007B3D4D">
          <w:fldChar w:fldCharType="separate"/>
        </w:r>
        <w:r w:rsidR="007B3D4D">
          <w:t>12</w:t>
        </w:r>
        <w:r w:rsidR="007B3D4D">
          <w:fldChar w:fldCharType="end"/>
        </w:r>
      </w:hyperlink>
    </w:p>
    <w:p w14:paraId="46BCDBDF" w14:textId="3F3F5BC0" w:rsidR="007B3D4D" w:rsidRDefault="00000000" w:rsidP="5A4AA2EA">
      <w:pPr>
        <w:pStyle w:val="Verzeichnis2"/>
        <w:rPr>
          <w:rFonts w:asciiTheme="minorHAnsi" w:eastAsiaTheme="minorEastAsia" w:hAnsiTheme="minorHAnsi" w:cstheme="minorBidi"/>
          <w:sz w:val="22"/>
          <w:szCs w:val="22"/>
        </w:rPr>
      </w:pPr>
      <w:hyperlink w:anchor="_Toc134194718">
        <w:r w:rsidR="007B3D4D" w:rsidRPr="5A4AA2EA">
          <w:rPr>
            <w:rStyle w:val="Hyperlink"/>
          </w:rPr>
          <w:t>5.3</w:t>
        </w:r>
        <w:r w:rsidR="007B3D4D">
          <w:tab/>
        </w:r>
        <w:r w:rsidR="007B3D4D" w:rsidRPr="5A4AA2EA">
          <w:rPr>
            <w:rStyle w:val="Hyperlink"/>
          </w:rPr>
          <w:t>Gittermaste</w:t>
        </w:r>
        <w:r w:rsidR="007B3D4D">
          <w:tab/>
        </w:r>
        <w:r w:rsidR="007B3D4D">
          <w:fldChar w:fldCharType="begin"/>
        </w:r>
        <w:r w:rsidR="007B3D4D">
          <w:instrText xml:space="preserve"> PAGEREF _Toc134194718 \h </w:instrText>
        </w:r>
        <w:r w:rsidR="007B3D4D">
          <w:fldChar w:fldCharType="separate"/>
        </w:r>
        <w:r w:rsidR="007B3D4D">
          <w:t>12</w:t>
        </w:r>
        <w:r w:rsidR="007B3D4D">
          <w:fldChar w:fldCharType="end"/>
        </w:r>
      </w:hyperlink>
    </w:p>
    <w:p w14:paraId="51C3487B" w14:textId="0C98CE41" w:rsidR="007B3D4D" w:rsidRDefault="00000000" w:rsidP="5A4AA2EA">
      <w:pPr>
        <w:pStyle w:val="Verzeichnis2"/>
        <w:rPr>
          <w:rFonts w:asciiTheme="minorHAnsi" w:eastAsiaTheme="minorEastAsia" w:hAnsiTheme="minorHAnsi" w:cstheme="minorBidi"/>
          <w:sz w:val="22"/>
          <w:szCs w:val="22"/>
        </w:rPr>
      </w:pPr>
      <w:hyperlink w:anchor="_Toc134194719">
        <w:r w:rsidR="007B3D4D" w:rsidRPr="5A4AA2EA">
          <w:rPr>
            <w:rStyle w:val="Hyperlink"/>
          </w:rPr>
          <w:t>5.4</w:t>
        </w:r>
        <w:r w:rsidR="007B3D4D">
          <w:tab/>
        </w:r>
        <w:r w:rsidR="007B3D4D" w:rsidRPr="5A4AA2EA">
          <w:rPr>
            <w:rStyle w:val="Hyperlink"/>
          </w:rPr>
          <w:t>Profile</w:t>
        </w:r>
        <w:r w:rsidR="007B3D4D">
          <w:tab/>
        </w:r>
        <w:r w:rsidR="007B3D4D">
          <w:fldChar w:fldCharType="begin"/>
        </w:r>
        <w:r w:rsidR="007B3D4D">
          <w:instrText xml:space="preserve"> PAGEREF _Toc134194719 \h </w:instrText>
        </w:r>
        <w:r w:rsidR="007B3D4D">
          <w:fldChar w:fldCharType="separate"/>
        </w:r>
        <w:r w:rsidR="007B3D4D">
          <w:t>12</w:t>
        </w:r>
        <w:r w:rsidR="007B3D4D">
          <w:fldChar w:fldCharType="end"/>
        </w:r>
      </w:hyperlink>
    </w:p>
    <w:p w14:paraId="632A55D9" w14:textId="703644F6" w:rsidR="007B3D4D" w:rsidRDefault="00000000" w:rsidP="5A4AA2EA">
      <w:pPr>
        <w:pStyle w:val="Verzeichnis2"/>
        <w:rPr>
          <w:rFonts w:asciiTheme="minorHAnsi" w:eastAsiaTheme="minorEastAsia" w:hAnsiTheme="minorHAnsi" w:cstheme="minorBidi"/>
          <w:sz w:val="22"/>
          <w:szCs w:val="22"/>
        </w:rPr>
      </w:pPr>
      <w:hyperlink w:anchor="_Toc134194720">
        <w:r w:rsidR="007B3D4D" w:rsidRPr="5A4AA2EA">
          <w:rPr>
            <w:rStyle w:val="Hyperlink"/>
          </w:rPr>
          <w:t>5.5</w:t>
        </w:r>
        <w:r w:rsidR="007B3D4D">
          <w:tab/>
        </w:r>
        <w:r w:rsidR="007B3D4D" w:rsidRPr="5A4AA2EA">
          <w:rPr>
            <w:rStyle w:val="Hyperlink"/>
          </w:rPr>
          <w:t>Abspannungen</w:t>
        </w:r>
        <w:r w:rsidR="007B3D4D">
          <w:tab/>
        </w:r>
        <w:r w:rsidR="007B3D4D">
          <w:fldChar w:fldCharType="begin"/>
        </w:r>
        <w:r w:rsidR="007B3D4D">
          <w:instrText xml:space="preserve"> PAGEREF _Toc134194720 \h </w:instrText>
        </w:r>
        <w:r w:rsidR="007B3D4D">
          <w:fldChar w:fldCharType="separate"/>
        </w:r>
        <w:r w:rsidR="007B3D4D">
          <w:t>12</w:t>
        </w:r>
        <w:r w:rsidR="007B3D4D">
          <w:fldChar w:fldCharType="end"/>
        </w:r>
      </w:hyperlink>
    </w:p>
    <w:p w14:paraId="4B8B8C64" w14:textId="6640D8A2" w:rsidR="007B3D4D" w:rsidRDefault="00000000" w:rsidP="5A4AA2EA">
      <w:pPr>
        <w:pStyle w:val="Verzeichnis2"/>
        <w:rPr>
          <w:rFonts w:asciiTheme="minorHAnsi" w:eastAsiaTheme="minorEastAsia" w:hAnsiTheme="minorHAnsi" w:cstheme="minorBidi"/>
          <w:sz w:val="22"/>
          <w:szCs w:val="22"/>
        </w:rPr>
      </w:pPr>
      <w:hyperlink w:anchor="_Toc134194721">
        <w:r w:rsidR="007B3D4D" w:rsidRPr="5A4AA2EA">
          <w:rPr>
            <w:rStyle w:val="Hyperlink"/>
          </w:rPr>
          <w:t>5.6</w:t>
        </w:r>
        <w:r w:rsidR="007B3D4D">
          <w:tab/>
        </w:r>
        <w:r w:rsidR="007B3D4D" w:rsidRPr="5A4AA2EA">
          <w:rPr>
            <w:rStyle w:val="Hyperlink"/>
          </w:rPr>
          <w:t>Standards Swissgrid</w:t>
        </w:r>
        <w:r w:rsidR="007B3D4D">
          <w:tab/>
        </w:r>
        <w:r w:rsidR="007B3D4D">
          <w:fldChar w:fldCharType="begin"/>
        </w:r>
        <w:r w:rsidR="007B3D4D">
          <w:instrText xml:space="preserve"> PAGEREF _Toc134194721 \h </w:instrText>
        </w:r>
        <w:r w:rsidR="007B3D4D">
          <w:fldChar w:fldCharType="separate"/>
        </w:r>
        <w:r w:rsidR="007B3D4D">
          <w:t>12</w:t>
        </w:r>
        <w:r w:rsidR="007B3D4D">
          <w:fldChar w:fldCharType="end"/>
        </w:r>
      </w:hyperlink>
    </w:p>
    <w:p w14:paraId="178E97AC" w14:textId="68D5AC54" w:rsidR="007B3D4D" w:rsidRDefault="00000000" w:rsidP="5A4AA2EA">
      <w:pPr>
        <w:pStyle w:val="Verzeichnis1"/>
        <w:rPr>
          <w:rFonts w:asciiTheme="minorHAnsi" w:eastAsiaTheme="minorEastAsia" w:hAnsiTheme="minorHAnsi" w:cstheme="minorBidi"/>
          <w:b w:val="0"/>
          <w:noProof/>
          <w:sz w:val="22"/>
          <w:szCs w:val="22"/>
        </w:rPr>
      </w:pPr>
      <w:hyperlink w:anchor="_Toc134194722">
        <w:r w:rsidR="007B3D4D" w:rsidRPr="5A4AA2EA">
          <w:rPr>
            <w:rStyle w:val="Hyperlink"/>
            <w:noProof/>
          </w:rPr>
          <w:t>6</w:t>
        </w:r>
        <w:r w:rsidR="007B3D4D">
          <w:tab/>
        </w:r>
        <w:r w:rsidR="007B3D4D" w:rsidRPr="5A4AA2EA">
          <w:rPr>
            <w:rStyle w:val="Hyperlink"/>
            <w:noProof/>
          </w:rPr>
          <w:t>HS-Kabelanlagen</w:t>
        </w:r>
        <w:r w:rsidR="007B3D4D">
          <w:tab/>
        </w:r>
        <w:r w:rsidR="007B3D4D" w:rsidRPr="5A4AA2EA">
          <w:rPr>
            <w:noProof/>
          </w:rPr>
          <w:fldChar w:fldCharType="begin"/>
        </w:r>
        <w:r w:rsidR="007B3D4D" w:rsidRPr="5A4AA2EA">
          <w:rPr>
            <w:noProof/>
          </w:rPr>
          <w:instrText xml:space="preserve"> PAGEREF _Toc134194722 \h </w:instrText>
        </w:r>
        <w:r w:rsidR="007B3D4D" w:rsidRPr="5A4AA2EA">
          <w:rPr>
            <w:noProof/>
          </w:rPr>
        </w:r>
        <w:r w:rsidR="007B3D4D" w:rsidRPr="5A4AA2EA">
          <w:rPr>
            <w:noProof/>
          </w:rPr>
          <w:fldChar w:fldCharType="separate"/>
        </w:r>
        <w:r w:rsidR="007B3D4D" w:rsidRPr="5A4AA2EA">
          <w:rPr>
            <w:noProof/>
          </w:rPr>
          <w:t>13</w:t>
        </w:r>
        <w:r w:rsidR="007B3D4D" w:rsidRPr="5A4AA2EA">
          <w:rPr>
            <w:noProof/>
          </w:rPr>
          <w:fldChar w:fldCharType="end"/>
        </w:r>
      </w:hyperlink>
    </w:p>
    <w:p w14:paraId="0AA2BE24" w14:textId="4BD7BA98" w:rsidR="007B3D4D" w:rsidRDefault="00000000" w:rsidP="5A4AA2EA">
      <w:pPr>
        <w:pStyle w:val="Verzeichnis2"/>
        <w:rPr>
          <w:rFonts w:asciiTheme="minorHAnsi" w:eastAsiaTheme="minorEastAsia" w:hAnsiTheme="minorHAnsi" w:cstheme="minorBidi"/>
          <w:sz w:val="22"/>
          <w:szCs w:val="22"/>
        </w:rPr>
      </w:pPr>
      <w:hyperlink w:anchor="_Toc134194723">
        <w:r w:rsidR="007B3D4D" w:rsidRPr="5A4AA2EA">
          <w:rPr>
            <w:rStyle w:val="Hyperlink"/>
          </w:rPr>
          <w:t>6.1</w:t>
        </w:r>
        <w:r w:rsidR="007B3D4D">
          <w:tab/>
        </w:r>
        <w:r w:rsidR="007B3D4D" w:rsidRPr="5A4AA2EA">
          <w:rPr>
            <w:rStyle w:val="Hyperlink"/>
          </w:rPr>
          <w:t>Ausgangslage</w:t>
        </w:r>
        <w:r w:rsidR="007B3D4D">
          <w:tab/>
        </w:r>
        <w:r w:rsidR="007B3D4D">
          <w:fldChar w:fldCharType="begin"/>
        </w:r>
        <w:r w:rsidR="007B3D4D">
          <w:instrText xml:space="preserve"> PAGEREF _Toc134194723 \h </w:instrText>
        </w:r>
        <w:r w:rsidR="007B3D4D">
          <w:fldChar w:fldCharType="separate"/>
        </w:r>
        <w:r w:rsidR="007B3D4D">
          <w:t>13</w:t>
        </w:r>
        <w:r w:rsidR="007B3D4D">
          <w:fldChar w:fldCharType="end"/>
        </w:r>
      </w:hyperlink>
    </w:p>
    <w:p w14:paraId="56AE6213" w14:textId="14A12B58" w:rsidR="007B3D4D" w:rsidRDefault="00000000" w:rsidP="5A4AA2EA">
      <w:pPr>
        <w:pStyle w:val="Verzeichnis2"/>
        <w:rPr>
          <w:rFonts w:asciiTheme="minorHAnsi" w:eastAsiaTheme="minorEastAsia" w:hAnsiTheme="minorHAnsi" w:cstheme="minorBidi"/>
          <w:sz w:val="22"/>
          <w:szCs w:val="22"/>
        </w:rPr>
      </w:pPr>
      <w:hyperlink w:anchor="_Toc134194724">
        <w:r w:rsidR="007B3D4D" w:rsidRPr="5A4AA2EA">
          <w:rPr>
            <w:rStyle w:val="Hyperlink"/>
          </w:rPr>
          <w:t>6.2</w:t>
        </w:r>
        <w:r w:rsidR="007B3D4D">
          <w:tab/>
        </w:r>
        <w:r w:rsidR="007B3D4D" w:rsidRPr="5A4AA2EA">
          <w:rPr>
            <w:rStyle w:val="Hyperlink"/>
          </w:rPr>
          <w:t>Technische Spezifikation und Dimensionierung</w:t>
        </w:r>
        <w:r w:rsidR="007B3D4D">
          <w:tab/>
        </w:r>
        <w:r w:rsidR="007B3D4D">
          <w:fldChar w:fldCharType="begin"/>
        </w:r>
        <w:r w:rsidR="007B3D4D">
          <w:instrText xml:space="preserve"> PAGEREF _Toc134194724 \h </w:instrText>
        </w:r>
        <w:r w:rsidR="007B3D4D">
          <w:fldChar w:fldCharType="separate"/>
        </w:r>
        <w:r w:rsidR="007B3D4D">
          <w:t>13</w:t>
        </w:r>
        <w:r w:rsidR="007B3D4D">
          <w:fldChar w:fldCharType="end"/>
        </w:r>
      </w:hyperlink>
    </w:p>
    <w:p w14:paraId="320DB0D4" w14:textId="2770399C" w:rsidR="007B3D4D" w:rsidRDefault="00000000" w:rsidP="5A4AA2EA">
      <w:pPr>
        <w:pStyle w:val="Verzeichnis2"/>
        <w:rPr>
          <w:rFonts w:asciiTheme="minorHAnsi" w:eastAsiaTheme="minorEastAsia" w:hAnsiTheme="minorHAnsi" w:cstheme="minorBidi"/>
          <w:sz w:val="22"/>
          <w:szCs w:val="22"/>
        </w:rPr>
      </w:pPr>
      <w:hyperlink w:anchor="_Toc134194725">
        <w:r w:rsidR="007B3D4D" w:rsidRPr="5A4AA2EA">
          <w:rPr>
            <w:rStyle w:val="Hyperlink"/>
          </w:rPr>
          <w:t>6.3</w:t>
        </w:r>
        <w:r w:rsidR="007B3D4D">
          <w:tab/>
        </w:r>
        <w:r w:rsidR="007B3D4D" w:rsidRPr="5A4AA2EA">
          <w:rPr>
            <w:rStyle w:val="Hyperlink"/>
          </w:rPr>
          <w:t>Rohrblockprofil</w:t>
        </w:r>
        <w:r w:rsidR="007B3D4D">
          <w:tab/>
        </w:r>
        <w:r w:rsidR="007B3D4D">
          <w:fldChar w:fldCharType="begin"/>
        </w:r>
        <w:r w:rsidR="007B3D4D">
          <w:instrText xml:space="preserve"> PAGEREF _Toc134194725 \h </w:instrText>
        </w:r>
        <w:r w:rsidR="007B3D4D">
          <w:fldChar w:fldCharType="separate"/>
        </w:r>
        <w:r w:rsidR="007B3D4D">
          <w:t>13</w:t>
        </w:r>
        <w:r w:rsidR="007B3D4D">
          <w:fldChar w:fldCharType="end"/>
        </w:r>
      </w:hyperlink>
    </w:p>
    <w:p w14:paraId="09990CD7" w14:textId="45FB6FC0" w:rsidR="007B3D4D" w:rsidRDefault="00000000" w:rsidP="5A4AA2EA">
      <w:pPr>
        <w:pStyle w:val="Verzeichnis2"/>
        <w:rPr>
          <w:rFonts w:asciiTheme="minorHAnsi" w:eastAsiaTheme="minorEastAsia" w:hAnsiTheme="minorHAnsi" w:cstheme="minorBidi"/>
          <w:sz w:val="22"/>
          <w:szCs w:val="22"/>
        </w:rPr>
      </w:pPr>
      <w:hyperlink w:anchor="_Toc134194726">
        <w:r w:rsidR="007B3D4D" w:rsidRPr="5A4AA2EA">
          <w:rPr>
            <w:rStyle w:val="Hyperlink"/>
          </w:rPr>
          <w:t>6.4</w:t>
        </w:r>
        <w:r w:rsidR="007B3D4D">
          <w:tab/>
        </w:r>
        <w:r w:rsidR="007B3D4D" w:rsidRPr="5A4AA2EA">
          <w:rPr>
            <w:rStyle w:val="Hyperlink"/>
          </w:rPr>
          <w:t>Standards Swissgrid</w:t>
        </w:r>
        <w:r w:rsidR="007B3D4D">
          <w:tab/>
        </w:r>
        <w:r w:rsidR="007B3D4D">
          <w:fldChar w:fldCharType="begin"/>
        </w:r>
        <w:r w:rsidR="007B3D4D">
          <w:instrText xml:space="preserve"> PAGEREF _Toc134194726 \h </w:instrText>
        </w:r>
        <w:r w:rsidR="007B3D4D">
          <w:fldChar w:fldCharType="separate"/>
        </w:r>
        <w:r w:rsidR="007B3D4D">
          <w:t>13</w:t>
        </w:r>
        <w:r w:rsidR="007B3D4D">
          <w:fldChar w:fldCharType="end"/>
        </w:r>
      </w:hyperlink>
    </w:p>
    <w:p w14:paraId="4B092477" w14:textId="1606BB44" w:rsidR="007B3D4D" w:rsidRDefault="00000000" w:rsidP="5A4AA2EA">
      <w:pPr>
        <w:pStyle w:val="Verzeichnis1"/>
        <w:rPr>
          <w:rFonts w:asciiTheme="minorHAnsi" w:eastAsiaTheme="minorEastAsia" w:hAnsiTheme="minorHAnsi" w:cstheme="minorBidi"/>
          <w:b w:val="0"/>
          <w:noProof/>
          <w:sz w:val="22"/>
          <w:szCs w:val="22"/>
        </w:rPr>
      </w:pPr>
      <w:hyperlink w:anchor="_Toc134194727">
        <w:r w:rsidR="007B3D4D" w:rsidRPr="5A4AA2EA">
          <w:rPr>
            <w:rStyle w:val="Hyperlink"/>
            <w:noProof/>
          </w:rPr>
          <w:t>7</w:t>
        </w:r>
        <w:r w:rsidR="007B3D4D">
          <w:tab/>
        </w:r>
        <w:r w:rsidR="007B3D4D" w:rsidRPr="5A4AA2EA">
          <w:rPr>
            <w:rStyle w:val="Hyperlink"/>
            <w:noProof/>
          </w:rPr>
          <w:t>Nebenanlagen</w:t>
        </w:r>
        <w:r w:rsidR="007B3D4D">
          <w:tab/>
        </w:r>
        <w:r w:rsidR="007B3D4D" w:rsidRPr="5A4AA2EA">
          <w:rPr>
            <w:noProof/>
          </w:rPr>
          <w:fldChar w:fldCharType="begin"/>
        </w:r>
        <w:r w:rsidR="007B3D4D" w:rsidRPr="5A4AA2EA">
          <w:rPr>
            <w:noProof/>
          </w:rPr>
          <w:instrText xml:space="preserve"> PAGEREF _Toc134194727 \h </w:instrText>
        </w:r>
        <w:r w:rsidR="007B3D4D" w:rsidRPr="5A4AA2EA">
          <w:rPr>
            <w:noProof/>
          </w:rPr>
        </w:r>
        <w:r w:rsidR="007B3D4D" w:rsidRPr="5A4AA2EA">
          <w:rPr>
            <w:noProof/>
          </w:rPr>
          <w:fldChar w:fldCharType="separate"/>
        </w:r>
        <w:r w:rsidR="007B3D4D" w:rsidRPr="5A4AA2EA">
          <w:rPr>
            <w:noProof/>
          </w:rPr>
          <w:t>14</w:t>
        </w:r>
        <w:r w:rsidR="007B3D4D" w:rsidRPr="5A4AA2EA">
          <w:rPr>
            <w:noProof/>
          </w:rPr>
          <w:fldChar w:fldCharType="end"/>
        </w:r>
      </w:hyperlink>
    </w:p>
    <w:p w14:paraId="511349CF" w14:textId="61371996" w:rsidR="007B3D4D" w:rsidRDefault="00000000" w:rsidP="5A4AA2EA">
      <w:pPr>
        <w:pStyle w:val="Verzeichnis2"/>
        <w:rPr>
          <w:rFonts w:asciiTheme="minorHAnsi" w:eastAsiaTheme="minorEastAsia" w:hAnsiTheme="minorHAnsi" w:cstheme="minorBidi"/>
          <w:sz w:val="22"/>
          <w:szCs w:val="22"/>
        </w:rPr>
      </w:pPr>
      <w:hyperlink w:anchor="_Toc134194728">
        <w:r w:rsidR="007B3D4D" w:rsidRPr="5A4AA2EA">
          <w:rPr>
            <w:rStyle w:val="Hyperlink"/>
          </w:rPr>
          <w:t>7.1</w:t>
        </w:r>
        <w:r w:rsidR="007B3D4D">
          <w:tab/>
        </w:r>
        <w:r w:rsidR="007B3D4D" w:rsidRPr="5A4AA2EA">
          <w:rPr>
            <w:rStyle w:val="Hyperlink"/>
          </w:rPr>
          <w:t>Ausgangslage</w:t>
        </w:r>
        <w:r w:rsidR="007B3D4D">
          <w:tab/>
        </w:r>
        <w:r w:rsidR="007B3D4D">
          <w:fldChar w:fldCharType="begin"/>
        </w:r>
        <w:r w:rsidR="007B3D4D">
          <w:instrText xml:space="preserve"> PAGEREF _Toc134194728 \h </w:instrText>
        </w:r>
        <w:r w:rsidR="007B3D4D">
          <w:fldChar w:fldCharType="separate"/>
        </w:r>
        <w:r w:rsidR="007B3D4D">
          <w:t>14</w:t>
        </w:r>
        <w:r w:rsidR="007B3D4D">
          <w:fldChar w:fldCharType="end"/>
        </w:r>
      </w:hyperlink>
    </w:p>
    <w:p w14:paraId="101B8097" w14:textId="401D7C5A" w:rsidR="007B3D4D" w:rsidRDefault="00000000" w:rsidP="5A4AA2EA">
      <w:pPr>
        <w:pStyle w:val="Verzeichnis2"/>
        <w:rPr>
          <w:rFonts w:asciiTheme="minorHAnsi" w:eastAsiaTheme="minorEastAsia" w:hAnsiTheme="minorHAnsi" w:cstheme="minorBidi"/>
          <w:sz w:val="22"/>
          <w:szCs w:val="22"/>
        </w:rPr>
      </w:pPr>
      <w:hyperlink w:anchor="_Toc134194729">
        <w:r w:rsidR="007B3D4D" w:rsidRPr="5A4AA2EA">
          <w:rPr>
            <w:rStyle w:val="Hyperlink"/>
          </w:rPr>
          <w:t>7.2</w:t>
        </w:r>
        <w:r w:rsidR="007B3D4D">
          <w:tab/>
        </w:r>
        <w:r w:rsidR="007B3D4D" w:rsidRPr="5A4AA2EA">
          <w:rPr>
            <w:rStyle w:val="Hyperlink"/>
          </w:rPr>
          <w:t>Layout</w:t>
        </w:r>
        <w:r w:rsidR="007B3D4D">
          <w:tab/>
        </w:r>
        <w:r w:rsidR="007B3D4D">
          <w:fldChar w:fldCharType="begin"/>
        </w:r>
        <w:r w:rsidR="007B3D4D">
          <w:instrText xml:space="preserve"> PAGEREF _Toc134194729 \h </w:instrText>
        </w:r>
        <w:r w:rsidR="007B3D4D">
          <w:fldChar w:fldCharType="separate"/>
        </w:r>
        <w:r w:rsidR="007B3D4D">
          <w:t>14</w:t>
        </w:r>
        <w:r w:rsidR="007B3D4D">
          <w:fldChar w:fldCharType="end"/>
        </w:r>
      </w:hyperlink>
    </w:p>
    <w:p w14:paraId="27290FC0" w14:textId="359979E8" w:rsidR="007B3D4D" w:rsidRDefault="00000000" w:rsidP="5A4AA2EA">
      <w:pPr>
        <w:pStyle w:val="Verzeichnis2"/>
        <w:rPr>
          <w:rFonts w:asciiTheme="minorHAnsi" w:eastAsiaTheme="minorEastAsia" w:hAnsiTheme="minorHAnsi" w:cstheme="minorBidi"/>
          <w:sz w:val="22"/>
          <w:szCs w:val="22"/>
        </w:rPr>
      </w:pPr>
      <w:hyperlink w:anchor="_Toc134194730">
        <w:r w:rsidR="007B3D4D" w:rsidRPr="5A4AA2EA">
          <w:rPr>
            <w:rStyle w:val="Hyperlink"/>
          </w:rPr>
          <w:t>7.3</w:t>
        </w:r>
        <w:r w:rsidR="007B3D4D">
          <w:tab/>
        </w:r>
        <w:r w:rsidR="007B3D4D" w:rsidRPr="5A4AA2EA">
          <w:rPr>
            <w:rStyle w:val="Hyperlink"/>
          </w:rPr>
          <w:t>Technische Nenndaten</w:t>
        </w:r>
        <w:r w:rsidR="007B3D4D">
          <w:tab/>
        </w:r>
        <w:r w:rsidR="007B3D4D">
          <w:fldChar w:fldCharType="begin"/>
        </w:r>
        <w:r w:rsidR="007B3D4D">
          <w:instrText xml:space="preserve"> PAGEREF _Toc134194730 \h </w:instrText>
        </w:r>
        <w:r w:rsidR="007B3D4D">
          <w:fldChar w:fldCharType="separate"/>
        </w:r>
        <w:r w:rsidR="007B3D4D">
          <w:t>14</w:t>
        </w:r>
        <w:r w:rsidR="007B3D4D">
          <w:fldChar w:fldCharType="end"/>
        </w:r>
      </w:hyperlink>
    </w:p>
    <w:p w14:paraId="5C7018E1" w14:textId="0D39F379" w:rsidR="007B3D4D" w:rsidRDefault="00000000" w:rsidP="5A4AA2EA">
      <w:pPr>
        <w:pStyle w:val="Verzeichnis2"/>
        <w:rPr>
          <w:rFonts w:asciiTheme="minorHAnsi" w:eastAsiaTheme="minorEastAsia" w:hAnsiTheme="minorHAnsi" w:cstheme="minorBidi"/>
          <w:sz w:val="22"/>
          <w:szCs w:val="22"/>
        </w:rPr>
      </w:pPr>
      <w:hyperlink w:anchor="_Toc134194731">
        <w:r w:rsidR="007B3D4D" w:rsidRPr="5A4AA2EA">
          <w:rPr>
            <w:rStyle w:val="Hyperlink"/>
          </w:rPr>
          <w:t>7.4</w:t>
        </w:r>
        <w:r w:rsidR="007B3D4D">
          <w:tab/>
        </w:r>
        <w:r w:rsidR="007B3D4D" w:rsidRPr="5A4AA2EA">
          <w:rPr>
            <w:rStyle w:val="Hyperlink"/>
          </w:rPr>
          <w:t>Erdung</w:t>
        </w:r>
        <w:r w:rsidR="007B3D4D">
          <w:tab/>
        </w:r>
        <w:r w:rsidR="007B3D4D">
          <w:fldChar w:fldCharType="begin"/>
        </w:r>
        <w:r w:rsidR="007B3D4D">
          <w:instrText xml:space="preserve"> PAGEREF _Toc134194731 \h </w:instrText>
        </w:r>
        <w:r w:rsidR="007B3D4D">
          <w:fldChar w:fldCharType="separate"/>
        </w:r>
        <w:r w:rsidR="007B3D4D">
          <w:t>14</w:t>
        </w:r>
        <w:r w:rsidR="007B3D4D">
          <w:fldChar w:fldCharType="end"/>
        </w:r>
      </w:hyperlink>
    </w:p>
    <w:p w14:paraId="1302BC6E" w14:textId="3DA6799B" w:rsidR="007B3D4D" w:rsidRDefault="00000000" w:rsidP="5A4AA2EA">
      <w:pPr>
        <w:pStyle w:val="Verzeichnis2"/>
        <w:rPr>
          <w:rFonts w:asciiTheme="minorHAnsi" w:eastAsiaTheme="minorEastAsia" w:hAnsiTheme="minorHAnsi" w:cstheme="minorBidi"/>
          <w:sz w:val="22"/>
          <w:szCs w:val="22"/>
        </w:rPr>
      </w:pPr>
      <w:hyperlink w:anchor="_Toc134194732">
        <w:r w:rsidR="007B3D4D" w:rsidRPr="5A4AA2EA">
          <w:rPr>
            <w:rStyle w:val="Hyperlink"/>
          </w:rPr>
          <w:t>7.5</w:t>
        </w:r>
        <w:r w:rsidR="007B3D4D">
          <w:tab/>
        </w:r>
        <w:r w:rsidR="007B3D4D" w:rsidRPr="5A4AA2EA">
          <w:rPr>
            <w:rStyle w:val="Hyperlink"/>
          </w:rPr>
          <w:t>Standards Swissgrid</w:t>
        </w:r>
        <w:r w:rsidR="007B3D4D">
          <w:tab/>
        </w:r>
        <w:r w:rsidR="007B3D4D">
          <w:fldChar w:fldCharType="begin"/>
        </w:r>
        <w:r w:rsidR="007B3D4D">
          <w:instrText xml:space="preserve"> PAGEREF _Toc134194732 \h </w:instrText>
        </w:r>
        <w:r w:rsidR="007B3D4D">
          <w:fldChar w:fldCharType="separate"/>
        </w:r>
        <w:r w:rsidR="007B3D4D">
          <w:t>14</w:t>
        </w:r>
        <w:r w:rsidR="007B3D4D">
          <w:fldChar w:fldCharType="end"/>
        </w:r>
      </w:hyperlink>
    </w:p>
    <w:p w14:paraId="74F17020" w14:textId="411735DB" w:rsidR="007B3D4D" w:rsidRDefault="00000000" w:rsidP="5A4AA2EA">
      <w:pPr>
        <w:pStyle w:val="Verzeichnis1"/>
        <w:rPr>
          <w:rFonts w:asciiTheme="minorHAnsi" w:eastAsiaTheme="minorEastAsia" w:hAnsiTheme="minorHAnsi" w:cstheme="minorBidi"/>
          <w:b w:val="0"/>
          <w:noProof/>
          <w:sz w:val="22"/>
          <w:szCs w:val="22"/>
        </w:rPr>
      </w:pPr>
      <w:hyperlink w:anchor="_Toc134194733">
        <w:r w:rsidR="007B3D4D" w:rsidRPr="5A4AA2EA">
          <w:rPr>
            <w:rStyle w:val="Hyperlink"/>
            <w:noProof/>
          </w:rPr>
          <w:t>8</w:t>
        </w:r>
        <w:r w:rsidR="007B3D4D">
          <w:tab/>
        </w:r>
        <w:r w:rsidR="007B3D4D" w:rsidRPr="5A4AA2EA">
          <w:rPr>
            <w:rStyle w:val="Hyperlink"/>
            <w:noProof/>
          </w:rPr>
          <w:t>Sekundärtechnik (SAS)</w:t>
        </w:r>
        <w:r w:rsidR="007B3D4D">
          <w:tab/>
        </w:r>
        <w:r w:rsidR="007B3D4D" w:rsidRPr="5A4AA2EA">
          <w:rPr>
            <w:noProof/>
          </w:rPr>
          <w:fldChar w:fldCharType="begin"/>
        </w:r>
        <w:r w:rsidR="007B3D4D" w:rsidRPr="5A4AA2EA">
          <w:rPr>
            <w:noProof/>
          </w:rPr>
          <w:instrText xml:space="preserve"> PAGEREF _Toc134194733 \h </w:instrText>
        </w:r>
        <w:r w:rsidR="007B3D4D" w:rsidRPr="5A4AA2EA">
          <w:rPr>
            <w:noProof/>
          </w:rPr>
        </w:r>
        <w:r w:rsidR="007B3D4D" w:rsidRPr="5A4AA2EA">
          <w:rPr>
            <w:noProof/>
          </w:rPr>
          <w:fldChar w:fldCharType="separate"/>
        </w:r>
        <w:r w:rsidR="007B3D4D" w:rsidRPr="5A4AA2EA">
          <w:rPr>
            <w:noProof/>
          </w:rPr>
          <w:t>15</w:t>
        </w:r>
        <w:r w:rsidR="007B3D4D" w:rsidRPr="5A4AA2EA">
          <w:rPr>
            <w:noProof/>
          </w:rPr>
          <w:fldChar w:fldCharType="end"/>
        </w:r>
      </w:hyperlink>
    </w:p>
    <w:p w14:paraId="26E2FA48" w14:textId="1C9A60B1" w:rsidR="007B3D4D" w:rsidRDefault="00000000" w:rsidP="5A4AA2EA">
      <w:pPr>
        <w:pStyle w:val="Verzeichnis2"/>
        <w:rPr>
          <w:rFonts w:asciiTheme="minorHAnsi" w:eastAsiaTheme="minorEastAsia" w:hAnsiTheme="minorHAnsi" w:cstheme="minorBidi"/>
          <w:sz w:val="22"/>
          <w:szCs w:val="22"/>
        </w:rPr>
      </w:pPr>
      <w:hyperlink w:anchor="_Toc134194734">
        <w:r w:rsidR="007B3D4D" w:rsidRPr="5A4AA2EA">
          <w:rPr>
            <w:rStyle w:val="Hyperlink"/>
          </w:rPr>
          <w:t>8.1</w:t>
        </w:r>
        <w:r w:rsidR="007B3D4D">
          <w:tab/>
        </w:r>
        <w:r w:rsidR="007B3D4D" w:rsidRPr="5A4AA2EA">
          <w:rPr>
            <w:rStyle w:val="Hyperlink"/>
          </w:rPr>
          <w:t>Ausgangslage</w:t>
        </w:r>
        <w:r w:rsidR="007B3D4D">
          <w:tab/>
        </w:r>
        <w:r w:rsidR="007B3D4D">
          <w:fldChar w:fldCharType="begin"/>
        </w:r>
        <w:r w:rsidR="007B3D4D">
          <w:instrText xml:space="preserve"> PAGEREF _Toc134194734 \h </w:instrText>
        </w:r>
        <w:r w:rsidR="007B3D4D">
          <w:fldChar w:fldCharType="separate"/>
        </w:r>
        <w:r w:rsidR="007B3D4D">
          <w:t>15</w:t>
        </w:r>
        <w:r w:rsidR="007B3D4D">
          <w:fldChar w:fldCharType="end"/>
        </w:r>
      </w:hyperlink>
    </w:p>
    <w:p w14:paraId="3CFDC2EC" w14:textId="098AEE6C" w:rsidR="007B3D4D" w:rsidRDefault="00000000" w:rsidP="5A4AA2EA">
      <w:pPr>
        <w:pStyle w:val="Verzeichnis2"/>
        <w:rPr>
          <w:rFonts w:asciiTheme="minorHAnsi" w:eastAsiaTheme="minorEastAsia" w:hAnsiTheme="minorHAnsi" w:cstheme="minorBidi"/>
          <w:sz w:val="22"/>
          <w:szCs w:val="22"/>
        </w:rPr>
      </w:pPr>
      <w:hyperlink w:anchor="_Toc134194735">
        <w:r w:rsidR="007B3D4D" w:rsidRPr="5A4AA2EA">
          <w:rPr>
            <w:rStyle w:val="Hyperlink"/>
          </w:rPr>
          <w:t>8.2</w:t>
        </w:r>
        <w:r w:rsidR="007B3D4D">
          <w:tab/>
        </w:r>
        <w:r w:rsidR="007B3D4D" w:rsidRPr="5A4AA2EA">
          <w:rPr>
            <w:rStyle w:val="Hyperlink"/>
          </w:rPr>
          <w:t>380kV Anlageteil</w:t>
        </w:r>
        <w:r w:rsidR="007B3D4D">
          <w:tab/>
        </w:r>
        <w:r w:rsidR="007B3D4D">
          <w:fldChar w:fldCharType="begin"/>
        </w:r>
        <w:r w:rsidR="007B3D4D">
          <w:instrText xml:space="preserve"> PAGEREF _Toc134194735 \h </w:instrText>
        </w:r>
        <w:r w:rsidR="007B3D4D">
          <w:fldChar w:fldCharType="separate"/>
        </w:r>
        <w:r w:rsidR="007B3D4D">
          <w:t>15</w:t>
        </w:r>
        <w:r w:rsidR="007B3D4D">
          <w:fldChar w:fldCharType="end"/>
        </w:r>
      </w:hyperlink>
    </w:p>
    <w:p w14:paraId="236DB5FD" w14:textId="17804A4A" w:rsidR="007B3D4D" w:rsidRDefault="00000000" w:rsidP="5A4AA2EA">
      <w:pPr>
        <w:pStyle w:val="Verzeichnis2"/>
        <w:rPr>
          <w:rFonts w:asciiTheme="minorHAnsi" w:eastAsiaTheme="minorEastAsia" w:hAnsiTheme="minorHAnsi" w:cstheme="minorBidi"/>
          <w:sz w:val="22"/>
          <w:szCs w:val="22"/>
        </w:rPr>
      </w:pPr>
      <w:hyperlink w:anchor="_Toc134194736">
        <w:r w:rsidR="007B3D4D" w:rsidRPr="5A4AA2EA">
          <w:rPr>
            <w:rStyle w:val="Hyperlink"/>
          </w:rPr>
          <w:t>8.3</w:t>
        </w:r>
        <w:r w:rsidR="007B3D4D">
          <w:tab/>
        </w:r>
        <w:r w:rsidR="007B3D4D" w:rsidRPr="5A4AA2EA">
          <w:rPr>
            <w:rStyle w:val="Hyperlink"/>
          </w:rPr>
          <w:t>220kV Anlageteil</w:t>
        </w:r>
        <w:r w:rsidR="007B3D4D">
          <w:tab/>
        </w:r>
        <w:r w:rsidR="007B3D4D">
          <w:fldChar w:fldCharType="begin"/>
        </w:r>
        <w:r w:rsidR="007B3D4D">
          <w:instrText xml:space="preserve"> PAGEREF _Toc134194736 \h </w:instrText>
        </w:r>
        <w:r w:rsidR="007B3D4D">
          <w:fldChar w:fldCharType="separate"/>
        </w:r>
        <w:r w:rsidR="007B3D4D">
          <w:t>15</w:t>
        </w:r>
        <w:r w:rsidR="007B3D4D">
          <w:fldChar w:fldCharType="end"/>
        </w:r>
      </w:hyperlink>
    </w:p>
    <w:p w14:paraId="7FD6EA28" w14:textId="33ED9D9C" w:rsidR="007B3D4D" w:rsidRDefault="00000000" w:rsidP="5A4AA2EA">
      <w:pPr>
        <w:pStyle w:val="Verzeichnis2"/>
        <w:rPr>
          <w:rFonts w:asciiTheme="minorHAnsi" w:eastAsiaTheme="minorEastAsia" w:hAnsiTheme="minorHAnsi" w:cstheme="minorBidi"/>
          <w:sz w:val="22"/>
          <w:szCs w:val="22"/>
        </w:rPr>
      </w:pPr>
      <w:hyperlink w:anchor="_Toc134194737">
        <w:r w:rsidR="007B3D4D" w:rsidRPr="5A4AA2EA">
          <w:rPr>
            <w:rStyle w:val="Hyperlink"/>
          </w:rPr>
          <w:t>8.4</w:t>
        </w:r>
        <w:r w:rsidR="007B3D4D">
          <w:tab/>
        </w:r>
        <w:r w:rsidR="007B3D4D" w:rsidRPr="5A4AA2EA">
          <w:rPr>
            <w:rStyle w:val="Hyperlink"/>
          </w:rPr>
          <w:t>Kommunikationstechnik</w:t>
        </w:r>
        <w:r w:rsidR="007B3D4D">
          <w:tab/>
        </w:r>
        <w:r w:rsidR="007B3D4D">
          <w:fldChar w:fldCharType="begin"/>
        </w:r>
        <w:r w:rsidR="007B3D4D">
          <w:instrText xml:space="preserve"> PAGEREF _Toc134194737 \h </w:instrText>
        </w:r>
        <w:r w:rsidR="007B3D4D">
          <w:fldChar w:fldCharType="separate"/>
        </w:r>
        <w:r w:rsidR="007B3D4D">
          <w:t>15</w:t>
        </w:r>
        <w:r w:rsidR="007B3D4D">
          <w:fldChar w:fldCharType="end"/>
        </w:r>
      </w:hyperlink>
    </w:p>
    <w:p w14:paraId="0900B147" w14:textId="0AF93996" w:rsidR="007B3D4D" w:rsidRDefault="00000000" w:rsidP="5A4AA2EA">
      <w:pPr>
        <w:pStyle w:val="Verzeichnis2"/>
        <w:rPr>
          <w:rFonts w:asciiTheme="minorHAnsi" w:eastAsiaTheme="minorEastAsia" w:hAnsiTheme="minorHAnsi" w:cstheme="minorBidi"/>
          <w:sz w:val="22"/>
          <w:szCs w:val="22"/>
        </w:rPr>
      </w:pPr>
      <w:hyperlink w:anchor="_Toc134194738">
        <w:r w:rsidR="007B3D4D" w:rsidRPr="5A4AA2EA">
          <w:rPr>
            <w:rStyle w:val="Hyperlink"/>
          </w:rPr>
          <w:t>8.5</w:t>
        </w:r>
        <w:r w:rsidR="007B3D4D">
          <w:tab/>
        </w:r>
        <w:r w:rsidR="007B3D4D" w:rsidRPr="5A4AA2EA">
          <w:rPr>
            <w:rStyle w:val="Hyperlink"/>
          </w:rPr>
          <w:t>Arbeiten in den Gegenstationen</w:t>
        </w:r>
        <w:r w:rsidR="007B3D4D">
          <w:tab/>
        </w:r>
        <w:r w:rsidR="007B3D4D">
          <w:fldChar w:fldCharType="begin"/>
        </w:r>
        <w:r w:rsidR="007B3D4D">
          <w:instrText xml:space="preserve"> PAGEREF _Toc134194738 \h </w:instrText>
        </w:r>
        <w:r w:rsidR="007B3D4D">
          <w:fldChar w:fldCharType="separate"/>
        </w:r>
        <w:r w:rsidR="007B3D4D">
          <w:t>15</w:t>
        </w:r>
        <w:r w:rsidR="007B3D4D">
          <w:fldChar w:fldCharType="end"/>
        </w:r>
      </w:hyperlink>
    </w:p>
    <w:p w14:paraId="063862D9" w14:textId="1B090572" w:rsidR="007B3D4D" w:rsidRDefault="00000000" w:rsidP="5A4AA2EA">
      <w:pPr>
        <w:pStyle w:val="Verzeichnis1"/>
        <w:rPr>
          <w:rFonts w:asciiTheme="minorHAnsi" w:eastAsiaTheme="minorEastAsia" w:hAnsiTheme="minorHAnsi" w:cstheme="minorBidi"/>
          <w:b w:val="0"/>
          <w:noProof/>
          <w:sz w:val="22"/>
          <w:szCs w:val="22"/>
        </w:rPr>
      </w:pPr>
      <w:hyperlink w:anchor="_Toc134194739">
        <w:r w:rsidR="007B3D4D" w:rsidRPr="5A4AA2EA">
          <w:rPr>
            <w:rStyle w:val="Hyperlink"/>
            <w:noProof/>
          </w:rPr>
          <w:t>9</w:t>
        </w:r>
        <w:r w:rsidR="007B3D4D">
          <w:tab/>
        </w:r>
        <w:r w:rsidR="007B3D4D" w:rsidRPr="5A4AA2EA">
          <w:rPr>
            <w:rStyle w:val="Hyperlink"/>
            <w:noProof/>
          </w:rPr>
          <w:t>Hoch-/ und Tiefbau</w:t>
        </w:r>
        <w:r w:rsidR="007B3D4D">
          <w:tab/>
        </w:r>
        <w:r w:rsidR="007B3D4D" w:rsidRPr="5A4AA2EA">
          <w:rPr>
            <w:noProof/>
          </w:rPr>
          <w:fldChar w:fldCharType="begin"/>
        </w:r>
        <w:r w:rsidR="007B3D4D" w:rsidRPr="5A4AA2EA">
          <w:rPr>
            <w:noProof/>
          </w:rPr>
          <w:instrText xml:space="preserve"> PAGEREF _Toc134194739 \h </w:instrText>
        </w:r>
        <w:r w:rsidR="007B3D4D" w:rsidRPr="5A4AA2EA">
          <w:rPr>
            <w:noProof/>
          </w:rPr>
        </w:r>
        <w:r w:rsidR="007B3D4D" w:rsidRPr="5A4AA2EA">
          <w:rPr>
            <w:noProof/>
          </w:rPr>
          <w:fldChar w:fldCharType="separate"/>
        </w:r>
        <w:r w:rsidR="007B3D4D" w:rsidRPr="5A4AA2EA">
          <w:rPr>
            <w:noProof/>
          </w:rPr>
          <w:t>16</w:t>
        </w:r>
        <w:r w:rsidR="007B3D4D" w:rsidRPr="5A4AA2EA">
          <w:rPr>
            <w:noProof/>
          </w:rPr>
          <w:fldChar w:fldCharType="end"/>
        </w:r>
      </w:hyperlink>
    </w:p>
    <w:p w14:paraId="71C66374" w14:textId="040BFB00" w:rsidR="007B3D4D" w:rsidRDefault="00000000" w:rsidP="5A4AA2EA">
      <w:pPr>
        <w:pStyle w:val="Verzeichnis2"/>
        <w:rPr>
          <w:rFonts w:asciiTheme="minorHAnsi" w:eastAsiaTheme="minorEastAsia" w:hAnsiTheme="minorHAnsi" w:cstheme="minorBidi"/>
          <w:sz w:val="22"/>
          <w:szCs w:val="22"/>
        </w:rPr>
      </w:pPr>
      <w:hyperlink w:anchor="_Toc134194740">
        <w:r w:rsidR="007B3D4D" w:rsidRPr="5A4AA2EA">
          <w:rPr>
            <w:rStyle w:val="Hyperlink"/>
          </w:rPr>
          <w:t>9.1</w:t>
        </w:r>
        <w:r w:rsidR="007B3D4D">
          <w:tab/>
        </w:r>
        <w:r w:rsidR="007B3D4D" w:rsidRPr="5A4AA2EA">
          <w:rPr>
            <w:rStyle w:val="Hyperlink"/>
          </w:rPr>
          <w:t>Ausgangslage</w:t>
        </w:r>
        <w:r w:rsidR="007B3D4D">
          <w:tab/>
        </w:r>
        <w:r w:rsidR="007B3D4D">
          <w:fldChar w:fldCharType="begin"/>
        </w:r>
        <w:r w:rsidR="007B3D4D">
          <w:instrText xml:space="preserve"> PAGEREF _Toc134194740 \h </w:instrText>
        </w:r>
        <w:r w:rsidR="007B3D4D">
          <w:fldChar w:fldCharType="separate"/>
        </w:r>
        <w:r w:rsidR="007B3D4D">
          <w:t>16</w:t>
        </w:r>
        <w:r w:rsidR="007B3D4D">
          <w:fldChar w:fldCharType="end"/>
        </w:r>
      </w:hyperlink>
    </w:p>
    <w:p w14:paraId="0F32B8BA" w14:textId="37F6F052" w:rsidR="007B3D4D" w:rsidRDefault="00000000" w:rsidP="5A4AA2EA">
      <w:pPr>
        <w:pStyle w:val="Verzeichnis2"/>
        <w:rPr>
          <w:rFonts w:asciiTheme="minorHAnsi" w:eastAsiaTheme="minorEastAsia" w:hAnsiTheme="minorHAnsi" w:cstheme="minorBidi"/>
          <w:sz w:val="22"/>
          <w:szCs w:val="22"/>
        </w:rPr>
      </w:pPr>
      <w:hyperlink w:anchor="_Toc134194741">
        <w:r w:rsidR="007B3D4D" w:rsidRPr="5A4AA2EA">
          <w:rPr>
            <w:rStyle w:val="Hyperlink"/>
          </w:rPr>
          <w:t>9.2</w:t>
        </w:r>
        <w:r w:rsidR="007B3D4D">
          <w:tab/>
        </w:r>
        <w:r w:rsidR="007B3D4D" w:rsidRPr="5A4AA2EA">
          <w:rPr>
            <w:rStyle w:val="Hyperlink"/>
          </w:rPr>
          <w:t>Layout</w:t>
        </w:r>
        <w:r w:rsidR="007B3D4D">
          <w:tab/>
        </w:r>
        <w:r w:rsidR="007B3D4D">
          <w:fldChar w:fldCharType="begin"/>
        </w:r>
        <w:r w:rsidR="007B3D4D">
          <w:instrText xml:space="preserve"> PAGEREF _Toc134194741 \h </w:instrText>
        </w:r>
        <w:r w:rsidR="007B3D4D">
          <w:fldChar w:fldCharType="separate"/>
        </w:r>
        <w:r w:rsidR="007B3D4D">
          <w:t>16</w:t>
        </w:r>
        <w:r w:rsidR="007B3D4D">
          <w:fldChar w:fldCharType="end"/>
        </w:r>
      </w:hyperlink>
    </w:p>
    <w:p w14:paraId="4D60F936" w14:textId="1AE0375C" w:rsidR="007B3D4D" w:rsidRDefault="00000000" w:rsidP="5A4AA2EA">
      <w:pPr>
        <w:pStyle w:val="Verzeichnis2"/>
        <w:rPr>
          <w:rFonts w:asciiTheme="minorHAnsi" w:eastAsiaTheme="minorEastAsia" w:hAnsiTheme="minorHAnsi" w:cstheme="minorBidi"/>
          <w:sz w:val="22"/>
          <w:szCs w:val="22"/>
        </w:rPr>
      </w:pPr>
      <w:hyperlink w:anchor="_Toc134194742">
        <w:r w:rsidR="007B3D4D" w:rsidRPr="5A4AA2EA">
          <w:rPr>
            <w:rStyle w:val="Hyperlink"/>
          </w:rPr>
          <w:t>9.3</w:t>
        </w:r>
        <w:r w:rsidR="007B3D4D">
          <w:tab/>
        </w:r>
        <w:r w:rsidR="007B3D4D" w:rsidRPr="5A4AA2EA">
          <w:rPr>
            <w:rStyle w:val="Hyperlink"/>
          </w:rPr>
          <w:t>Technische Nenndaten</w:t>
        </w:r>
        <w:r w:rsidR="007B3D4D">
          <w:tab/>
        </w:r>
        <w:r w:rsidR="007B3D4D">
          <w:fldChar w:fldCharType="begin"/>
        </w:r>
        <w:r w:rsidR="007B3D4D">
          <w:instrText xml:space="preserve"> PAGEREF _Toc134194742 \h </w:instrText>
        </w:r>
        <w:r w:rsidR="007B3D4D">
          <w:fldChar w:fldCharType="separate"/>
        </w:r>
        <w:r w:rsidR="007B3D4D">
          <w:t>16</w:t>
        </w:r>
        <w:r w:rsidR="007B3D4D">
          <w:fldChar w:fldCharType="end"/>
        </w:r>
      </w:hyperlink>
    </w:p>
    <w:p w14:paraId="2B61F7C2" w14:textId="3DD4FC88" w:rsidR="007B3D4D" w:rsidRDefault="00000000" w:rsidP="5A4AA2EA">
      <w:pPr>
        <w:pStyle w:val="Verzeichnis2"/>
        <w:rPr>
          <w:rFonts w:asciiTheme="minorHAnsi" w:eastAsiaTheme="minorEastAsia" w:hAnsiTheme="minorHAnsi" w:cstheme="minorBidi"/>
          <w:sz w:val="22"/>
          <w:szCs w:val="22"/>
        </w:rPr>
      </w:pPr>
      <w:hyperlink w:anchor="_Toc134194743">
        <w:r w:rsidR="007B3D4D" w:rsidRPr="5A4AA2EA">
          <w:rPr>
            <w:rStyle w:val="Hyperlink"/>
          </w:rPr>
          <w:t>9.4</w:t>
        </w:r>
        <w:r w:rsidR="007B3D4D">
          <w:tab/>
        </w:r>
        <w:r w:rsidR="007B3D4D" w:rsidRPr="5A4AA2EA">
          <w:rPr>
            <w:rStyle w:val="Hyperlink"/>
          </w:rPr>
          <w:t>Haustechnik</w:t>
        </w:r>
        <w:r w:rsidR="007B3D4D">
          <w:tab/>
        </w:r>
        <w:r w:rsidR="007B3D4D">
          <w:fldChar w:fldCharType="begin"/>
        </w:r>
        <w:r w:rsidR="007B3D4D">
          <w:instrText xml:space="preserve"> PAGEREF _Toc134194743 \h </w:instrText>
        </w:r>
        <w:r w:rsidR="007B3D4D">
          <w:fldChar w:fldCharType="separate"/>
        </w:r>
        <w:r w:rsidR="007B3D4D">
          <w:t>16</w:t>
        </w:r>
        <w:r w:rsidR="007B3D4D">
          <w:fldChar w:fldCharType="end"/>
        </w:r>
      </w:hyperlink>
    </w:p>
    <w:p w14:paraId="077B0C89" w14:textId="7E76E7F2" w:rsidR="007B3D4D" w:rsidRDefault="00000000" w:rsidP="5A4AA2EA">
      <w:pPr>
        <w:pStyle w:val="Verzeichnis2"/>
        <w:rPr>
          <w:rFonts w:asciiTheme="minorHAnsi" w:eastAsiaTheme="minorEastAsia" w:hAnsiTheme="minorHAnsi" w:cstheme="minorBidi"/>
          <w:sz w:val="22"/>
          <w:szCs w:val="22"/>
        </w:rPr>
      </w:pPr>
      <w:hyperlink w:anchor="_Toc134194744">
        <w:r w:rsidR="007B3D4D" w:rsidRPr="5A4AA2EA">
          <w:rPr>
            <w:rStyle w:val="Hyperlink"/>
          </w:rPr>
          <w:t>9.5</w:t>
        </w:r>
        <w:r w:rsidR="007B3D4D">
          <w:tab/>
        </w:r>
        <w:r w:rsidR="007B3D4D" w:rsidRPr="5A4AA2EA">
          <w:rPr>
            <w:rStyle w:val="Hyperlink"/>
          </w:rPr>
          <w:t>Erdung</w:t>
        </w:r>
        <w:r w:rsidR="007B3D4D">
          <w:tab/>
        </w:r>
        <w:r w:rsidR="007B3D4D">
          <w:fldChar w:fldCharType="begin"/>
        </w:r>
        <w:r w:rsidR="007B3D4D">
          <w:instrText xml:space="preserve"> PAGEREF _Toc134194744 \h </w:instrText>
        </w:r>
        <w:r w:rsidR="007B3D4D">
          <w:fldChar w:fldCharType="separate"/>
        </w:r>
        <w:r w:rsidR="007B3D4D">
          <w:t>16</w:t>
        </w:r>
        <w:r w:rsidR="007B3D4D">
          <w:fldChar w:fldCharType="end"/>
        </w:r>
      </w:hyperlink>
    </w:p>
    <w:p w14:paraId="50B9ACF2" w14:textId="4BDE0630" w:rsidR="007B3D4D" w:rsidRDefault="00000000" w:rsidP="5A4AA2EA">
      <w:pPr>
        <w:pStyle w:val="Verzeichnis2"/>
        <w:rPr>
          <w:rFonts w:asciiTheme="minorHAnsi" w:eastAsiaTheme="minorEastAsia" w:hAnsiTheme="minorHAnsi" w:cstheme="minorBidi"/>
          <w:sz w:val="22"/>
          <w:szCs w:val="22"/>
        </w:rPr>
      </w:pPr>
      <w:hyperlink w:anchor="_Toc134194745">
        <w:r w:rsidR="007B3D4D" w:rsidRPr="5A4AA2EA">
          <w:rPr>
            <w:rStyle w:val="Hyperlink"/>
          </w:rPr>
          <w:t>9.6</w:t>
        </w:r>
        <w:r w:rsidR="007B3D4D">
          <w:tab/>
        </w:r>
        <w:r w:rsidR="007B3D4D" w:rsidRPr="5A4AA2EA">
          <w:rPr>
            <w:rStyle w:val="Hyperlink"/>
          </w:rPr>
          <w:t>Trafostandplatz / Löschanlage</w:t>
        </w:r>
        <w:r w:rsidR="007B3D4D">
          <w:tab/>
        </w:r>
        <w:r w:rsidR="007B3D4D">
          <w:fldChar w:fldCharType="begin"/>
        </w:r>
        <w:r w:rsidR="007B3D4D">
          <w:instrText xml:space="preserve"> PAGEREF _Toc134194745 \h </w:instrText>
        </w:r>
        <w:r w:rsidR="007B3D4D">
          <w:fldChar w:fldCharType="separate"/>
        </w:r>
        <w:r w:rsidR="007B3D4D">
          <w:t>16</w:t>
        </w:r>
        <w:r w:rsidR="007B3D4D">
          <w:fldChar w:fldCharType="end"/>
        </w:r>
      </w:hyperlink>
    </w:p>
    <w:p w14:paraId="43F19B96" w14:textId="6EF05960" w:rsidR="007B3D4D" w:rsidRDefault="00000000" w:rsidP="5A4AA2EA">
      <w:pPr>
        <w:pStyle w:val="Verzeichnis2"/>
        <w:rPr>
          <w:rFonts w:asciiTheme="minorHAnsi" w:eastAsiaTheme="minorEastAsia" w:hAnsiTheme="minorHAnsi" w:cstheme="minorBidi"/>
          <w:sz w:val="22"/>
          <w:szCs w:val="22"/>
        </w:rPr>
      </w:pPr>
      <w:hyperlink w:anchor="_Toc134194746">
        <w:r w:rsidR="007B3D4D" w:rsidRPr="5A4AA2EA">
          <w:rPr>
            <w:rStyle w:val="Hyperlink"/>
          </w:rPr>
          <w:t>9.7</w:t>
        </w:r>
        <w:r w:rsidR="007B3D4D">
          <w:tab/>
        </w:r>
        <w:r w:rsidR="007B3D4D" w:rsidRPr="5A4AA2EA">
          <w:rPr>
            <w:rStyle w:val="Hyperlink"/>
          </w:rPr>
          <w:t>Zaunanalage mit Tor</w:t>
        </w:r>
        <w:r w:rsidR="007B3D4D">
          <w:tab/>
        </w:r>
        <w:r w:rsidR="007B3D4D">
          <w:fldChar w:fldCharType="begin"/>
        </w:r>
        <w:r w:rsidR="007B3D4D">
          <w:instrText xml:space="preserve"> PAGEREF _Toc134194746 \h </w:instrText>
        </w:r>
        <w:r w:rsidR="007B3D4D">
          <w:fldChar w:fldCharType="separate"/>
        </w:r>
        <w:r w:rsidR="007B3D4D">
          <w:t>16</w:t>
        </w:r>
        <w:r w:rsidR="007B3D4D">
          <w:fldChar w:fldCharType="end"/>
        </w:r>
      </w:hyperlink>
    </w:p>
    <w:p w14:paraId="75C8FED2" w14:textId="775F135F" w:rsidR="007B3D4D" w:rsidRDefault="00000000" w:rsidP="5A4AA2EA">
      <w:pPr>
        <w:pStyle w:val="Verzeichnis2"/>
        <w:rPr>
          <w:rFonts w:asciiTheme="minorHAnsi" w:eastAsiaTheme="minorEastAsia" w:hAnsiTheme="minorHAnsi" w:cstheme="minorBidi"/>
          <w:sz w:val="22"/>
          <w:szCs w:val="22"/>
        </w:rPr>
      </w:pPr>
      <w:hyperlink w:anchor="_Toc134194747">
        <w:r w:rsidR="007B3D4D" w:rsidRPr="5A4AA2EA">
          <w:rPr>
            <w:rStyle w:val="Hyperlink"/>
          </w:rPr>
          <w:t>9.8</w:t>
        </w:r>
        <w:r w:rsidR="007B3D4D">
          <w:tab/>
        </w:r>
        <w:r w:rsidR="007B3D4D" w:rsidRPr="5A4AA2EA">
          <w:rPr>
            <w:rStyle w:val="Hyperlink"/>
          </w:rPr>
          <w:t>Standards Swissgrid</w:t>
        </w:r>
        <w:r w:rsidR="007B3D4D">
          <w:tab/>
        </w:r>
        <w:r w:rsidR="007B3D4D">
          <w:fldChar w:fldCharType="begin"/>
        </w:r>
        <w:r w:rsidR="007B3D4D">
          <w:instrText xml:space="preserve"> PAGEREF _Toc134194747 \h </w:instrText>
        </w:r>
        <w:r w:rsidR="007B3D4D">
          <w:fldChar w:fldCharType="separate"/>
        </w:r>
        <w:r w:rsidR="007B3D4D">
          <w:t>16</w:t>
        </w:r>
        <w:r w:rsidR="007B3D4D">
          <w:fldChar w:fldCharType="end"/>
        </w:r>
      </w:hyperlink>
    </w:p>
    <w:p w14:paraId="6F88D2AE" w14:textId="1484FF1C" w:rsidR="007B3D4D" w:rsidRDefault="00000000" w:rsidP="5A4AA2EA">
      <w:pPr>
        <w:pStyle w:val="Verzeichnis1"/>
        <w:rPr>
          <w:rFonts w:asciiTheme="minorHAnsi" w:eastAsiaTheme="minorEastAsia" w:hAnsiTheme="minorHAnsi" w:cstheme="minorBidi"/>
          <w:b w:val="0"/>
          <w:noProof/>
          <w:sz w:val="22"/>
          <w:szCs w:val="22"/>
        </w:rPr>
      </w:pPr>
      <w:hyperlink w:anchor="_Toc134194748">
        <w:r w:rsidR="007B3D4D" w:rsidRPr="5A4AA2EA">
          <w:rPr>
            <w:rStyle w:val="Hyperlink"/>
            <w:noProof/>
          </w:rPr>
          <w:t>10</w:t>
        </w:r>
        <w:r w:rsidR="007B3D4D">
          <w:tab/>
        </w:r>
        <w:r w:rsidR="007B3D4D" w:rsidRPr="5A4AA2EA">
          <w:rPr>
            <w:rStyle w:val="Hyperlink"/>
            <w:noProof/>
          </w:rPr>
          <w:t>Ausschaltplanung und Provisorien</w:t>
        </w:r>
        <w:r w:rsidR="007B3D4D">
          <w:tab/>
        </w:r>
        <w:r w:rsidR="007B3D4D" w:rsidRPr="5A4AA2EA">
          <w:rPr>
            <w:noProof/>
          </w:rPr>
          <w:fldChar w:fldCharType="begin"/>
        </w:r>
        <w:r w:rsidR="007B3D4D" w:rsidRPr="5A4AA2EA">
          <w:rPr>
            <w:noProof/>
          </w:rPr>
          <w:instrText xml:space="preserve"> PAGEREF _Toc134194748 \h </w:instrText>
        </w:r>
        <w:r w:rsidR="007B3D4D" w:rsidRPr="5A4AA2EA">
          <w:rPr>
            <w:noProof/>
          </w:rPr>
        </w:r>
        <w:r w:rsidR="007B3D4D" w:rsidRPr="5A4AA2EA">
          <w:rPr>
            <w:noProof/>
          </w:rPr>
          <w:fldChar w:fldCharType="separate"/>
        </w:r>
        <w:r w:rsidR="007B3D4D" w:rsidRPr="5A4AA2EA">
          <w:rPr>
            <w:noProof/>
          </w:rPr>
          <w:t>17</w:t>
        </w:r>
        <w:r w:rsidR="007B3D4D" w:rsidRPr="5A4AA2EA">
          <w:rPr>
            <w:noProof/>
          </w:rPr>
          <w:fldChar w:fldCharType="end"/>
        </w:r>
      </w:hyperlink>
    </w:p>
    <w:p w14:paraId="09869262" w14:textId="4F92057A" w:rsidR="007B3D4D" w:rsidRDefault="00000000" w:rsidP="5A4AA2EA">
      <w:pPr>
        <w:pStyle w:val="Verzeichnis1"/>
        <w:rPr>
          <w:rFonts w:asciiTheme="minorHAnsi" w:eastAsiaTheme="minorEastAsia" w:hAnsiTheme="minorHAnsi" w:cstheme="minorBidi"/>
          <w:b w:val="0"/>
          <w:noProof/>
          <w:sz w:val="22"/>
          <w:szCs w:val="22"/>
        </w:rPr>
      </w:pPr>
      <w:hyperlink w:anchor="_Toc134194749">
        <w:r w:rsidR="007B3D4D" w:rsidRPr="5A4AA2EA">
          <w:rPr>
            <w:rStyle w:val="Hyperlink"/>
            <w:noProof/>
          </w:rPr>
          <w:t>11</w:t>
        </w:r>
        <w:r w:rsidR="007B3D4D">
          <w:tab/>
        </w:r>
        <w:r w:rsidR="007B3D4D" w:rsidRPr="5A4AA2EA">
          <w:rPr>
            <w:rStyle w:val="Hyperlink"/>
            <w:noProof/>
          </w:rPr>
          <w:t>Sonstige Bestimmungen</w:t>
        </w:r>
        <w:r w:rsidR="007B3D4D">
          <w:tab/>
        </w:r>
        <w:r w:rsidR="007B3D4D" w:rsidRPr="5A4AA2EA">
          <w:rPr>
            <w:noProof/>
          </w:rPr>
          <w:fldChar w:fldCharType="begin"/>
        </w:r>
        <w:r w:rsidR="007B3D4D" w:rsidRPr="5A4AA2EA">
          <w:rPr>
            <w:noProof/>
          </w:rPr>
          <w:instrText xml:space="preserve"> PAGEREF _Toc134194749 \h </w:instrText>
        </w:r>
        <w:r w:rsidR="007B3D4D" w:rsidRPr="5A4AA2EA">
          <w:rPr>
            <w:noProof/>
          </w:rPr>
        </w:r>
        <w:r w:rsidR="007B3D4D" w:rsidRPr="5A4AA2EA">
          <w:rPr>
            <w:noProof/>
          </w:rPr>
          <w:fldChar w:fldCharType="separate"/>
        </w:r>
        <w:r w:rsidR="007B3D4D" w:rsidRPr="5A4AA2EA">
          <w:rPr>
            <w:noProof/>
          </w:rPr>
          <w:t>18</w:t>
        </w:r>
        <w:r w:rsidR="007B3D4D" w:rsidRPr="5A4AA2EA">
          <w:rPr>
            <w:noProof/>
          </w:rPr>
          <w:fldChar w:fldCharType="end"/>
        </w:r>
      </w:hyperlink>
    </w:p>
    <w:p w14:paraId="6E9D7C21" w14:textId="5A0D3281" w:rsidR="007B3D4D" w:rsidRDefault="00000000" w:rsidP="5A4AA2EA">
      <w:pPr>
        <w:pStyle w:val="Verzeichnis2"/>
        <w:rPr>
          <w:rFonts w:asciiTheme="minorHAnsi" w:eastAsiaTheme="minorEastAsia" w:hAnsiTheme="minorHAnsi" w:cstheme="minorBidi"/>
          <w:sz w:val="22"/>
          <w:szCs w:val="22"/>
        </w:rPr>
      </w:pPr>
      <w:hyperlink w:anchor="_Toc134194750">
        <w:r w:rsidR="007B3D4D" w:rsidRPr="5A4AA2EA">
          <w:rPr>
            <w:rStyle w:val="Hyperlink"/>
          </w:rPr>
          <w:t>11.1</w:t>
        </w:r>
        <w:r w:rsidR="007B3D4D">
          <w:tab/>
        </w:r>
        <w:r w:rsidR="007B3D4D" w:rsidRPr="5A4AA2EA">
          <w:rPr>
            <w:rStyle w:val="Hyperlink"/>
          </w:rPr>
          <w:t>Arbeitssicherheit</w:t>
        </w:r>
        <w:r w:rsidR="007B3D4D">
          <w:tab/>
        </w:r>
        <w:r w:rsidR="007B3D4D">
          <w:fldChar w:fldCharType="begin"/>
        </w:r>
        <w:r w:rsidR="007B3D4D">
          <w:instrText xml:space="preserve"> PAGEREF _Toc134194750 \h </w:instrText>
        </w:r>
        <w:r w:rsidR="007B3D4D">
          <w:fldChar w:fldCharType="separate"/>
        </w:r>
        <w:r w:rsidR="007B3D4D">
          <w:t>18</w:t>
        </w:r>
        <w:r w:rsidR="007B3D4D">
          <w:fldChar w:fldCharType="end"/>
        </w:r>
      </w:hyperlink>
    </w:p>
    <w:p w14:paraId="1757E937" w14:textId="735C01C7" w:rsidR="007B3D4D" w:rsidRDefault="00000000" w:rsidP="5A4AA2EA">
      <w:pPr>
        <w:pStyle w:val="Verzeichnis2"/>
        <w:rPr>
          <w:rFonts w:asciiTheme="minorHAnsi" w:eastAsiaTheme="minorEastAsia" w:hAnsiTheme="minorHAnsi" w:cstheme="minorBidi"/>
          <w:sz w:val="22"/>
          <w:szCs w:val="22"/>
        </w:rPr>
      </w:pPr>
      <w:hyperlink w:anchor="_Toc134194751">
        <w:r w:rsidR="007B3D4D" w:rsidRPr="5A4AA2EA">
          <w:rPr>
            <w:rStyle w:val="Hyperlink"/>
          </w:rPr>
          <w:t>11.2</w:t>
        </w:r>
        <w:r w:rsidR="007B3D4D">
          <w:tab/>
        </w:r>
        <w:r w:rsidR="007B3D4D" w:rsidRPr="5A4AA2EA">
          <w:rPr>
            <w:rStyle w:val="Hyperlink"/>
          </w:rPr>
          <w:t>Projektrisiken</w:t>
        </w:r>
        <w:r w:rsidR="007B3D4D">
          <w:tab/>
        </w:r>
        <w:r w:rsidR="007B3D4D">
          <w:fldChar w:fldCharType="begin"/>
        </w:r>
        <w:r w:rsidR="007B3D4D">
          <w:instrText xml:space="preserve"> PAGEREF _Toc134194751 \h </w:instrText>
        </w:r>
        <w:r w:rsidR="007B3D4D">
          <w:fldChar w:fldCharType="separate"/>
        </w:r>
        <w:r w:rsidR="007B3D4D">
          <w:t>18</w:t>
        </w:r>
        <w:r w:rsidR="007B3D4D">
          <w:fldChar w:fldCharType="end"/>
        </w:r>
      </w:hyperlink>
    </w:p>
    <w:p w14:paraId="527BC45C" w14:textId="45F413E8" w:rsidR="007B3D4D" w:rsidRDefault="00000000" w:rsidP="5A4AA2EA">
      <w:pPr>
        <w:pStyle w:val="Verzeichnis2"/>
        <w:rPr>
          <w:rFonts w:asciiTheme="minorHAnsi" w:eastAsiaTheme="minorEastAsia" w:hAnsiTheme="minorHAnsi" w:cstheme="minorBidi"/>
          <w:sz w:val="22"/>
          <w:szCs w:val="22"/>
        </w:rPr>
      </w:pPr>
      <w:hyperlink w:anchor="_Toc134194752">
        <w:r w:rsidR="007B3D4D" w:rsidRPr="5A4AA2EA">
          <w:rPr>
            <w:rStyle w:val="Hyperlink"/>
          </w:rPr>
          <w:t>11.3</w:t>
        </w:r>
        <w:r w:rsidR="007B3D4D">
          <w:tab/>
        </w:r>
        <w:r w:rsidR="007B3D4D" w:rsidRPr="5A4AA2EA">
          <w:rPr>
            <w:rStyle w:val="Hyperlink"/>
          </w:rPr>
          <w:t>Kommunikation und Stakeholder</w:t>
        </w:r>
        <w:r w:rsidR="007B3D4D">
          <w:tab/>
        </w:r>
        <w:r w:rsidR="007B3D4D">
          <w:fldChar w:fldCharType="begin"/>
        </w:r>
        <w:r w:rsidR="007B3D4D">
          <w:instrText xml:space="preserve"> PAGEREF _Toc134194752 \h </w:instrText>
        </w:r>
        <w:r w:rsidR="007B3D4D">
          <w:fldChar w:fldCharType="separate"/>
        </w:r>
        <w:r w:rsidR="007B3D4D">
          <w:t>18</w:t>
        </w:r>
        <w:r w:rsidR="007B3D4D">
          <w:fldChar w:fldCharType="end"/>
        </w:r>
      </w:hyperlink>
    </w:p>
    <w:p w14:paraId="1DF3D2A1" w14:textId="33D08EEE" w:rsidR="007B3D4D" w:rsidRDefault="00000000" w:rsidP="5A4AA2EA">
      <w:pPr>
        <w:pStyle w:val="Verzeichnis2"/>
        <w:rPr>
          <w:rFonts w:asciiTheme="minorHAnsi" w:eastAsiaTheme="minorEastAsia" w:hAnsiTheme="minorHAnsi" w:cstheme="minorBidi"/>
          <w:sz w:val="22"/>
          <w:szCs w:val="22"/>
        </w:rPr>
      </w:pPr>
      <w:hyperlink w:anchor="_Toc134194753">
        <w:r w:rsidR="007B3D4D" w:rsidRPr="5A4AA2EA">
          <w:rPr>
            <w:rStyle w:val="Hyperlink"/>
          </w:rPr>
          <w:t>11.4</w:t>
        </w:r>
        <w:r w:rsidR="007B3D4D">
          <w:tab/>
        </w:r>
        <w:r w:rsidR="007B3D4D" w:rsidRPr="5A4AA2EA">
          <w:rPr>
            <w:rStyle w:val="Hyperlink"/>
          </w:rPr>
          <w:t>Abhängigkeit zu weiteren Projekten</w:t>
        </w:r>
        <w:r w:rsidR="007B3D4D">
          <w:tab/>
        </w:r>
        <w:r w:rsidR="007B3D4D">
          <w:fldChar w:fldCharType="begin"/>
        </w:r>
        <w:r w:rsidR="007B3D4D">
          <w:instrText xml:space="preserve"> PAGEREF _Toc134194753 \h </w:instrText>
        </w:r>
        <w:r w:rsidR="007B3D4D">
          <w:fldChar w:fldCharType="separate"/>
        </w:r>
        <w:r w:rsidR="007B3D4D">
          <w:t>18</w:t>
        </w:r>
        <w:r w:rsidR="007B3D4D">
          <w:fldChar w:fldCharType="end"/>
        </w:r>
      </w:hyperlink>
    </w:p>
    <w:p w14:paraId="7FB2EAEA" w14:textId="7F76F66A" w:rsidR="007B3D4D" w:rsidRDefault="00000000" w:rsidP="5A4AA2EA">
      <w:pPr>
        <w:pStyle w:val="Verzeichnis1"/>
        <w:rPr>
          <w:rFonts w:asciiTheme="minorHAnsi" w:eastAsiaTheme="minorEastAsia" w:hAnsiTheme="minorHAnsi" w:cstheme="minorBidi"/>
          <w:b w:val="0"/>
          <w:noProof/>
          <w:sz w:val="22"/>
          <w:szCs w:val="22"/>
        </w:rPr>
      </w:pPr>
      <w:hyperlink w:anchor="_Toc134194754">
        <w:r w:rsidR="007B3D4D" w:rsidRPr="5A4AA2EA">
          <w:rPr>
            <w:rStyle w:val="Hyperlink"/>
            <w:noProof/>
          </w:rPr>
          <w:t>12</w:t>
        </w:r>
        <w:r w:rsidR="007B3D4D">
          <w:tab/>
        </w:r>
        <w:r w:rsidR="007B3D4D" w:rsidRPr="5A4AA2EA">
          <w:rPr>
            <w:rStyle w:val="Hyperlink"/>
            <w:noProof/>
          </w:rPr>
          <w:t>Beschaffungsplanung</w:t>
        </w:r>
        <w:r w:rsidR="007B3D4D">
          <w:tab/>
        </w:r>
        <w:r w:rsidR="007B3D4D" w:rsidRPr="5A4AA2EA">
          <w:rPr>
            <w:noProof/>
          </w:rPr>
          <w:fldChar w:fldCharType="begin"/>
        </w:r>
        <w:r w:rsidR="007B3D4D" w:rsidRPr="5A4AA2EA">
          <w:rPr>
            <w:noProof/>
          </w:rPr>
          <w:instrText xml:space="preserve"> PAGEREF _Toc134194754 \h </w:instrText>
        </w:r>
        <w:r w:rsidR="007B3D4D" w:rsidRPr="5A4AA2EA">
          <w:rPr>
            <w:noProof/>
          </w:rPr>
        </w:r>
        <w:r w:rsidR="007B3D4D" w:rsidRPr="5A4AA2EA">
          <w:rPr>
            <w:noProof/>
          </w:rPr>
          <w:fldChar w:fldCharType="separate"/>
        </w:r>
        <w:r w:rsidR="007B3D4D" w:rsidRPr="5A4AA2EA">
          <w:rPr>
            <w:noProof/>
          </w:rPr>
          <w:t>19</w:t>
        </w:r>
        <w:r w:rsidR="007B3D4D" w:rsidRPr="5A4AA2EA">
          <w:rPr>
            <w:noProof/>
          </w:rPr>
          <w:fldChar w:fldCharType="end"/>
        </w:r>
      </w:hyperlink>
    </w:p>
    <w:p w14:paraId="656D892F" w14:textId="42F9EB0D" w:rsidR="007B3D4D" w:rsidRDefault="00000000" w:rsidP="5A4AA2EA">
      <w:pPr>
        <w:pStyle w:val="Verzeichnis1"/>
        <w:rPr>
          <w:rFonts w:asciiTheme="minorHAnsi" w:eastAsiaTheme="minorEastAsia" w:hAnsiTheme="minorHAnsi" w:cstheme="minorBidi"/>
          <w:b w:val="0"/>
          <w:noProof/>
          <w:sz w:val="22"/>
          <w:szCs w:val="22"/>
        </w:rPr>
      </w:pPr>
      <w:hyperlink w:anchor="_Toc134194755">
        <w:r w:rsidR="007B3D4D" w:rsidRPr="5A4AA2EA">
          <w:rPr>
            <w:rStyle w:val="Hyperlink"/>
            <w:noProof/>
          </w:rPr>
          <w:t>13</w:t>
        </w:r>
        <w:r w:rsidR="007B3D4D">
          <w:tab/>
        </w:r>
        <w:r w:rsidR="007B3D4D" w:rsidRPr="5A4AA2EA">
          <w:rPr>
            <w:rStyle w:val="Hyperlink"/>
            <w:noProof/>
          </w:rPr>
          <w:t>Vorbereitete Ausschreibungsunterlagen</w:t>
        </w:r>
        <w:r w:rsidR="007B3D4D">
          <w:tab/>
        </w:r>
        <w:r w:rsidR="007B3D4D" w:rsidRPr="5A4AA2EA">
          <w:rPr>
            <w:noProof/>
          </w:rPr>
          <w:fldChar w:fldCharType="begin"/>
        </w:r>
        <w:r w:rsidR="007B3D4D" w:rsidRPr="5A4AA2EA">
          <w:rPr>
            <w:noProof/>
          </w:rPr>
          <w:instrText xml:space="preserve"> PAGEREF _Toc134194755 \h </w:instrText>
        </w:r>
        <w:r w:rsidR="007B3D4D" w:rsidRPr="5A4AA2EA">
          <w:rPr>
            <w:noProof/>
          </w:rPr>
        </w:r>
        <w:r w:rsidR="007B3D4D" w:rsidRPr="5A4AA2EA">
          <w:rPr>
            <w:noProof/>
          </w:rPr>
          <w:fldChar w:fldCharType="separate"/>
        </w:r>
        <w:r w:rsidR="007B3D4D" w:rsidRPr="5A4AA2EA">
          <w:rPr>
            <w:noProof/>
          </w:rPr>
          <w:t>20</w:t>
        </w:r>
        <w:r w:rsidR="007B3D4D" w:rsidRPr="5A4AA2EA">
          <w:rPr>
            <w:noProof/>
          </w:rPr>
          <w:fldChar w:fldCharType="end"/>
        </w:r>
      </w:hyperlink>
    </w:p>
    <w:p w14:paraId="5525BED6" w14:textId="13C17D82" w:rsidR="007B3D4D" w:rsidRDefault="00000000" w:rsidP="5A4AA2EA">
      <w:pPr>
        <w:pStyle w:val="Verzeichnis1"/>
        <w:rPr>
          <w:rFonts w:asciiTheme="minorHAnsi" w:eastAsiaTheme="minorEastAsia" w:hAnsiTheme="minorHAnsi" w:cstheme="minorBidi"/>
          <w:b w:val="0"/>
          <w:noProof/>
          <w:sz w:val="22"/>
          <w:szCs w:val="22"/>
        </w:rPr>
      </w:pPr>
      <w:hyperlink w:anchor="_Toc134194756">
        <w:r w:rsidR="007B3D4D" w:rsidRPr="5A4AA2EA">
          <w:rPr>
            <w:rStyle w:val="Hyperlink"/>
            <w:noProof/>
          </w:rPr>
          <w:t>14</w:t>
        </w:r>
        <w:r w:rsidR="007B3D4D">
          <w:tab/>
        </w:r>
        <w:r w:rsidR="007B3D4D" w:rsidRPr="5A4AA2EA">
          <w:rPr>
            <w:rStyle w:val="Hyperlink"/>
            <w:noProof/>
          </w:rPr>
          <w:t>Termine</w:t>
        </w:r>
        <w:r w:rsidR="007B3D4D">
          <w:tab/>
        </w:r>
        <w:r w:rsidR="007B3D4D" w:rsidRPr="5A4AA2EA">
          <w:rPr>
            <w:noProof/>
          </w:rPr>
          <w:fldChar w:fldCharType="begin"/>
        </w:r>
        <w:r w:rsidR="007B3D4D" w:rsidRPr="5A4AA2EA">
          <w:rPr>
            <w:noProof/>
          </w:rPr>
          <w:instrText xml:space="preserve"> PAGEREF _Toc134194756 \h </w:instrText>
        </w:r>
        <w:r w:rsidR="007B3D4D" w:rsidRPr="5A4AA2EA">
          <w:rPr>
            <w:noProof/>
          </w:rPr>
        </w:r>
        <w:r w:rsidR="007B3D4D" w:rsidRPr="5A4AA2EA">
          <w:rPr>
            <w:noProof/>
          </w:rPr>
          <w:fldChar w:fldCharType="separate"/>
        </w:r>
        <w:r w:rsidR="007B3D4D" w:rsidRPr="5A4AA2EA">
          <w:rPr>
            <w:noProof/>
          </w:rPr>
          <w:t>21</w:t>
        </w:r>
        <w:r w:rsidR="007B3D4D" w:rsidRPr="5A4AA2EA">
          <w:rPr>
            <w:noProof/>
          </w:rPr>
          <w:fldChar w:fldCharType="end"/>
        </w:r>
      </w:hyperlink>
    </w:p>
    <w:p w14:paraId="02FA5465" w14:textId="51D0DB40" w:rsidR="007B3D4D" w:rsidRDefault="00000000" w:rsidP="5A4AA2EA">
      <w:pPr>
        <w:pStyle w:val="Verzeichnis2"/>
        <w:rPr>
          <w:rFonts w:asciiTheme="minorHAnsi" w:eastAsiaTheme="minorEastAsia" w:hAnsiTheme="minorHAnsi" w:cstheme="minorBidi"/>
          <w:sz w:val="22"/>
          <w:szCs w:val="22"/>
        </w:rPr>
      </w:pPr>
      <w:hyperlink w:anchor="_Toc134194757">
        <w:r w:rsidR="007B3D4D" w:rsidRPr="5A4AA2EA">
          <w:rPr>
            <w:rStyle w:val="Hyperlink"/>
          </w:rPr>
          <w:t>14.1</w:t>
        </w:r>
        <w:r w:rsidR="007B3D4D">
          <w:tab/>
        </w:r>
        <w:r w:rsidR="007B3D4D" w:rsidRPr="5A4AA2EA">
          <w:rPr>
            <w:rStyle w:val="Hyperlink"/>
          </w:rPr>
          <w:t>Meilensteine</w:t>
        </w:r>
        <w:r w:rsidR="007B3D4D">
          <w:tab/>
        </w:r>
        <w:r w:rsidR="007B3D4D">
          <w:fldChar w:fldCharType="begin"/>
        </w:r>
        <w:r w:rsidR="007B3D4D">
          <w:instrText xml:space="preserve"> PAGEREF _Toc134194757 \h </w:instrText>
        </w:r>
        <w:r w:rsidR="007B3D4D">
          <w:fldChar w:fldCharType="separate"/>
        </w:r>
        <w:r w:rsidR="007B3D4D">
          <w:t>21</w:t>
        </w:r>
        <w:r w:rsidR="007B3D4D">
          <w:fldChar w:fldCharType="end"/>
        </w:r>
      </w:hyperlink>
    </w:p>
    <w:p w14:paraId="6AC98668" w14:textId="6B515DAC" w:rsidR="007B3D4D" w:rsidRDefault="00000000" w:rsidP="5A4AA2EA">
      <w:pPr>
        <w:pStyle w:val="Verzeichnis2"/>
        <w:rPr>
          <w:rFonts w:asciiTheme="minorHAnsi" w:eastAsiaTheme="minorEastAsia" w:hAnsiTheme="minorHAnsi" w:cstheme="minorBidi"/>
          <w:sz w:val="22"/>
          <w:szCs w:val="22"/>
        </w:rPr>
      </w:pPr>
      <w:hyperlink w:anchor="_Toc134194758">
        <w:r w:rsidR="007B3D4D" w:rsidRPr="5A4AA2EA">
          <w:rPr>
            <w:rStyle w:val="Hyperlink"/>
          </w:rPr>
          <w:t>14.2</w:t>
        </w:r>
        <w:r w:rsidR="007B3D4D">
          <w:tab/>
        </w:r>
        <w:r w:rsidR="007B3D4D" w:rsidRPr="5A4AA2EA">
          <w:rPr>
            <w:rStyle w:val="Hyperlink"/>
          </w:rPr>
          <w:t>Terminplan</w:t>
        </w:r>
        <w:r w:rsidR="007B3D4D">
          <w:tab/>
        </w:r>
        <w:r w:rsidR="007B3D4D">
          <w:fldChar w:fldCharType="begin"/>
        </w:r>
        <w:r w:rsidR="007B3D4D">
          <w:instrText xml:space="preserve"> PAGEREF _Toc134194758 \h </w:instrText>
        </w:r>
        <w:r w:rsidR="007B3D4D">
          <w:fldChar w:fldCharType="separate"/>
        </w:r>
        <w:r w:rsidR="007B3D4D">
          <w:t>21</w:t>
        </w:r>
        <w:r w:rsidR="007B3D4D">
          <w:fldChar w:fldCharType="end"/>
        </w:r>
      </w:hyperlink>
    </w:p>
    <w:p w14:paraId="045CBBB6" w14:textId="53430DDD" w:rsidR="007B3D4D" w:rsidRDefault="00000000" w:rsidP="5A4AA2EA">
      <w:pPr>
        <w:pStyle w:val="Verzeichnis2"/>
        <w:rPr>
          <w:rFonts w:asciiTheme="minorHAnsi" w:eastAsiaTheme="minorEastAsia" w:hAnsiTheme="minorHAnsi" w:cstheme="minorBidi"/>
          <w:sz w:val="22"/>
          <w:szCs w:val="22"/>
        </w:rPr>
      </w:pPr>
      <w:hyperlink w:anchor="_Toc134194759">
        <w:r w:rsidR="007B3D4D" w:rsidRPr="5A4AA2EA">
          <w:rPr>
            <w:rStyle w:val="Hyperlink"/>
          </w:rPr>
          <w:t>14.3</w:t>
        </w:r>
        <w:r w:rsidR="007B3D4D">
          <w:tab/>
        </w:r>
        <w:r w:rsidR="007B3D4D" w:rsidRPr="5A4AA2EA">
          <w:rPr>
            <w:rStyle w:val="Hyperlink"/>
          </w:rPr>
          <w:t>Etappenplan</w:t>
        </w:r>
        <w:r w:rsidR="007B3D4D">
          <w:tab/>
        </w:r>
        <w:r w:rsidR="007B3D4D">
          <w:fldChar w:fldCharType="begin"/>
        </w:r>
        <w:r w:rsidR="007B3D4D">
          <w:instrText xml:space="preserve"> PAGEREF _Toc134194759 \h </w:instrText>
        </w:r>
        <w:r w:rsidR="007B3D4D">
          <w:fldChar w:fldCharType="separate"/>
        </w:r>
        <w:r w:rsidR="007B3D4D">
          <w:t>21</w:t>
        </w:r>
        <w:r w:rsidR="007B3D4D">
          <w:fldChar w:fldCharType="end"/>
        </w:r>
      </w:hyperlink>
    </w:p>
    <w:p w14:paraId="3CF86042" w14:textId="2F8402A9" w:rsidR="007B3D4D" w:rsidRDefault="00000000" w:rsidP="5A4AA2EA">
      <w:pPr>
        <w:pStyle w:val="Verzeichnis1"/>
        <w:rPr>
          <w:rFonts w:asciiTheme="minorHAnsi" w:eastAsiaTheme="minorEastAsia" w:hAnsiTheme="minorHAnsi" w:cstheme="minorBidi"/>
          <w:b w:val="0"/>
          <w:noProof/>
          <w:sz w:val="22"/>
          <w:szCs w:val="22"/>
        </w:rPr>
      </w:pPr>
      <w:hyperlink w:anchor="_Toc134194760">
        <w:r w:rsidR="007B3D4D" w:rsidRPr="5A4AA2EA">
          <w:rPr>
            <w:rStyle w:val="Hyperlink"/>
            <w:noProof/>
          </w:rPr>
          <w:t>15</w:t>
        </w:r>
        <w:r w:rsidR="007B3D4D">
          <w:tab/>
        </w:r>
        <w:r w:rsidR="007B3D4D" w:rsidRPr="5A4AA2EA">
          <w:rPr>
            <w:rStyle w:val="Hyperlink"/>
            <w:noProof/>
          </w:rPr>
          <w:t>Kostenschätzung</w:t>
        </w:r>
        <w:r w:rsidR="007B3D4D">
          <w:tab/>
        </w:r>
        <w:r w:rsidR="007B3D4D" w:rsidRPr="5A4AA2EA">
          <w:rPr>
            <w:noProof/>
          </w:rPr>
          <w:fldChar w:fldCharType="begin"/>
        </w:r>
        <w:r w:rsidR="007B3D4D" w:rsidRPr="5A4AA2EA">
          <w:rPr>
            <w:noProof/>
          </w:rPr>
          <w:instrText xml:space="preserve"> PAGEREF _Toc134194760 \h </w:instrText>
        </w:r>
        <w:r w:rsidR="007B3D4D" w:rsidRPr="5A4AA2EA">
          <w:rPr>
            <w:noProof/>
          </w:rPr>
        </w:r>
        <w:r w:rsidR="007B3D4D" w:rsidRPr="5A4AA2EA">
          <w:rPr>
            <w:noProof/>
          </w:rPr>
          <w:fldChar w:fldCharType="separate"/>
        </w:r>
        <w:r w:rsidR="007B3D4D" w:rsidRPr="5A4AA2EA">
          <w:rPr>
            <w:noProof/>
          </w:rPr>
          <w:t>22</w:t>
        </w:r>
        <w:r w:rsidR="007B3D4D" w:rsidRPr="5A4AA2EA">
          <w:rPr>
            <w:noProof/>
          </w:rPr>
          <w:fldChar w:fldCharType="end"/>
        </w:r>
      </w:hyperlink>
    </w:p>
    <w:p w14:paraId="2192C6BC" w14:textId="1C5C0C8A" w:rsidR="007B3D4D" w:rsidRDefault="00000000" w:rsidP="5A4AA2EA">
      <w:pPr>
        <w:pStyle w:val="Verzeichnis1"/>
        <w:rPr>
          <w:rFonts w:asciiTheme="minorHAnsi" w:eastAsiaTheme="minorEastAsia" w:hAnsiTheme="minorHAnsi" w:cstheme="minorBidi"/>
          <w:b w:val="0"/>
          <w:noProof/>
          <w:sz w:val="22"/>
          <w:szCs w:val="22"/>
        </w:rPr>
      </w:pPr>
      <w:hyperlink w:anchor="_Toc134194761">
        <w:r w:rsidR="007B3D4D" w:rsidRPr="5A4AA2EA">
          <w:rPr>
            <w:rStyle w:val="Hyperlink"/>
            <w:noProof/>
          </w:rPr>
          <w:t>16</w:t>
        </w:r>
        <w:r w:rsidR="007B3D4D">
          <w:tab/>
        </w:r>
        <w:r w:rsidR="007B3D4D" w:rsidRPr="5A4AA2EA">
          <w:rPr>
            <w:rStyle w:val="Hyperlink"/>
            <w:noProof/>
          </w:rPr>
          <w:t>Lessons learned</w:t>
        </w:r>
        <w:r w:rsidR="007B3D4D">
          <w:tab/>
        </w:r>
        <w:r w:rsidR="007B3D4D" w:rsidRPr="5A4AA2EA">
          <w:rPr>
            <w:noProof/>
          </w:rPr>
          <w:fldChar w:fldCharType="begin"/>
        </w:r>
        <w:r w:rsidR="007B3D4D" w:rsidRPr="5A4AA2EA">
          <w:rPr>
            <w:noProof/>
          </w:rPr>
          <w:instrText xml:space="preserve"> PAGEREF _Toc134194761 \h </w:instrText>
        </w:r>
        <w:r w:rsidR="007B3D4D" w:rsidRPr="5A4AA2EA">
          <w:rPr>
            <w:noProof/>
          </w:rPr>
        </w:r>
        <w:r w:rsidR="007B3D4D" w:rsidRPr="5A4AA2EA">
          <w:rPr>
            <w:noProof/>
          </w:rPr>
          <w:fldChar w:fldCharType="separate"/>
        </w:r>
        <w:r w:rsidR="007B3D4D" w:rsidRPr="5A4AA2EA">
          <w:rPr>
            <w:noProof/>
          </w:rPr>
          <w:t>23</w:t>
        </w:r>
        <w:r w:rsidR="007B3D4D" w:rsidRPr="5A4AA2EA">
          <w:rPr>
            <w:noProof/>
          </w:rPr>
          <w:fldChar w:fldCharType="end"/>
        </w:r>
      </w:hyperlink>
    </w:p>
    <w:p w14:paraId="3A5E206C" w14:textId="3C3F4912" w:rsidR="007B3D4D" w:rsidRDefault="00000000" w:rsidP="5A4AA2EA">
      <w:pPr>
        <w:pStyle w:val="Verzeichnis1"/>
        <w:rPr>
          <w:rFonts w:asciiTheme="minorHAnsi" w:eastAsiaTheme="minorEastAsia" w:hAnsiTheme="minorHAnsi" w:cstheme="minorBidi"/>
          <w:b w:val="0"/>
          <w:noProof/>
          <w:sz w:val="22"/>
          <w:szCs w:val="22"/>
        </w:rPr>
      </w:pPr>
      <w:hyperlink w:anchor="_Toc134194762">
        <w:r w:rsidR="007B3D4D" w:rsidRPr="5A4AA2EA">
          <w:rPr>
            <w:rStyle w:val="Hyperlink"/>
            <w:noProof/>
          </w:rPr>
          <w:t>17</w:t>
        </w:r>
        <w:r w:rsidR="007B3D4D">
          <w:tab/>
        </w:r>
        <w:r w:rsidR="007B3D4D" w:rsidRPr="5A4AA2EA">
          <w:rPr>
            <w:rStyle w:val="Hyperlink"/>
            <w:noProof/>
          </w:rPr>
          <w:t>Nächste Schritte</w:t>
        </w:r>
        <w:r w:rsidR="007B3D4D">
          <w:tab/>
        </w:r>
        <w:r w:rsidR="007B3D4D" w:rsidRPr="5A4AA2EA">
          <w:rPr>
            <w:noProof/>
          </w:rPr>
          <w:fldChar w:fldCharType="begin"/>
        </w:r>
        <w:r w:rsidR="007B3D4D" w:rsidRPr="5A4AA2EA">
          <w:rPr>
            <w:noProof/>
          </w:rPr>
          <w:instrText xml:space="preserve"> PAGEREF _Toc134194762 \h </w:instrText>
        </w:r>
        <w:r w:rsidR="007B3D4D" w:rsidRPr="5A4AA2EA">
          <w:rPr>
            <w:noProof/>
          </w:rPr>
        </w:r>
        <w:r w:rsidR="007B3D4D" w:rsidRPr="5A4AA2EA">
          <w:rPr>
            <w:noProof/>
          </w:rPr>
          <w:fldChar w:fldCharType="separate"/>
        </w:r>
        <w:r w:rsidR="007B3D4D" w:rsidRPr="5A4AA2EA">
          <w:rPr>
            <w:noProof/>
          </w:rPr>
          <w:t>23</w:t>
        </w:r>
        <w:r w:rsidR="007B3D4D" w:rsidRPr="5A4AA2EA">
          <w:rPr>
            <w:noProof/>
          </w:rPr>
          <w:fldChar w:fldCharType="end"/>
        </w:r>
      </w:hyperlink>
    </w:p>
    <w:p w14:paraId="0EC1B54E" w14:textId="054C1B77" w:rsidR="007B3D4D" w:rsidRDefault="00000000" w:rsidP="5A4AA2EA">
      <w:pPr>
        <w:pStyle w:val="Verzeichnis1"/>
        <w:rPr>
          <w:rFonts w:asciiTheme="minorHAnsi" w:eastAsiaTheme="minorEastAsia" w:hAnsiTheme="minorHAnsi" w:cstheme="minorBidi"/>
          <w:b w:val="0"/>
          <w:noProof/>
          <w:sz w:val="22"/>
          <w:szCs w:val="22"/>
        </w:rPr>
      </w:pPr>
      <w:hyperlink w:anchor="_Toc134194763">
        <w:r w:rsidR="007B3D4D" w:rsidRPr="5A4AA2EA">
          <w:rPr>
            <w:rStyle w:val="Hyperlink"/>
            <w:noProof/>
          </w:rPr>
          <w:t>18</w:t>
        </w:r>
        <w:r w:rsidR="007B3D4D">
          <w:tab/>
        </w:r>
        <w:r w:rsidR="007B3D4D" w:rsidRPr="5A4AA2EA">
          <w:rPr>
            <w:rStyle w:val="Hyperlink"/>
            <w:noProof/>
          </w:rPr>
          <w:t>Beilagen und Links</w:t>
        </w:r>
        <w:r w:rsidR="007B3D4D">
          <w:tab/>
        </w:r>
        <w:r w:rsidR="007B3D4D" w:rsidRPr="5A4AA2EA">
          <w:rPr>
            <w:noProof/>
          </w:rPr>
          <w:fldChar w:fldCharType="begin"/>
        </w:r>
        <w:r w:rsidR="007B3D4D" w:rsidRPr="5A4AA2EA">
          <w:rPr>
            <w:noProof/>
          </w:rPr>
          <w:instrText xml:space="preserve"> PAGEREF _Toc134194763 \h </w:instrText>
        </w:r>
        <w:r w:rsidR="007B3D4D" w:rsidRPr="5A4AA2EA">
          <w:rPr>
            <w:noProof/>
          </w:rPr>
        </w:r>
        <w:r w:rsidR="007B3D4D" w:rsidRPr="5A4AA2EA">
          <w:rPr>
            <w:noProof/>
          </w:rPr>
          <w:fldChar w:fldCharType="separate"/>
        </w:r>
        <w:r w:rsidR="007B3D4D" w:rsidRPr="5A4AA2EA">
          <w:rPr>
            <w:noProof/>
          </w:rPr>
          <w:t>23</w:t>
        </w:r>
        <w:r w:rsidR="007B3D4D" w:rsidRPr="5A4AA2EA">
          <w:rPr>
            <w:noProof/>
          </w:rPr>
          <w:fldChar w:fldCharType="end"/>
        </w:r>
      </w:hyperlink>
    </w:p>
    <w:sdt>
      <w:sdtPr>
        <w:tag w:val="Doc.Content"/>
        <w:id w:val="-1024943801"/>
        <w:placeholder>
          <w:docPart w:val="A217BE87DB19468FBAD30C830AA554FC"/>
        </w:placeholder>
        <w:dataBinding w:prefixMappings="xmlns:ns='http://schemas.officeatwork.com/CustomXMLPart'" w:xpath="/ns:officeatwork/ns:Doc.Content" w:storeItemID="{C9EF7656-0210-462C-829B-A9AFE99E1459}"/>
        <w:text w:multiLine="1"/>
      </w:sdtPr>
      <w:sdtContent>
        <w:p w14:paraId="75608C01" w14:textId="7A12563F" w:rsidR="000004FD" w:rsidRPr="00AA606A" w:rsidRDefault="1A22F681" w:rsidP="000004FD">
          <w:pPr>
            <w:pStyle w:val="Betreff"/>
            <w:spacing w:after="200"/>
          </w:pPr>
          <w:r>
            <w:t>Inhalt</w:t>
          </w:r>
          <w:r w:rsidR="007B3D4D">
            <w:t>sverzeichnis</w:t>
          </w:r>
        </w:p>
      </w:sdtContent>
    </w:sdt>
    <w:p w14:paraId="44E31108" w14:textId="1A55D627" w:rsidR="000004FD" w:rsidRPr="00AA606A" w:rsidRDefault="000004FD" w:rsidP="00AA4903">
      <w:pPr>
        <w:pStyle w:val="TextStandard"/>
      </w:pPr>
      <w:r w:rsidRPr="00AA606A">
        <w:fldChar w:fldCharType="end"/>
      </w:r>
      <w:r w:rsidRPr="00AA606A">
        <w:br w:type="page"/>
      </w:r>
    </w:p>
    <w:p w14:paraId="615E791A" w14:textId="2892F65F" w:rsidR="007B041C" w:rsidRPr="00AA606A" w:rsidRDefault="00216844" w:rsidP="00216844">
      <w:pPr>
        <w:pStyle w:val="Titel"/>
      </w:pPr>
      <w:r w:rsidRPr="00AA606A">
        <w:lastRenderedPageBreak/>
        <w:t>Management Summary</w:t>
      </w:r>
    </w:p>
    <w:p w14:paraId="1A760225" w14:textId="34411DAF" w:rsidR="009E0CA6" w:rsidRPr="00AA606A" w:rsidRDefault="009E0CA6" w:rsidP="009E0CA6"/>
    <w:p w14:paraId="411C9838" w14:textId="53F880EA" w:rsidR="009E0CA6" w:rsidRPr="00AA606A" w:rsidRDefault="77DE9135" w:rsidP="009E0CA6">
      <w:r w:rsidRPr="5A4AA2EA">
        <w:rPr>
          <w:highlight w:val="lightGray"/>
        </w:rPr>
        <w:t>Kurzbeschrieb von max. einer Seite</w:t>
      </w:r>
    </w:p>
    <w:p w14:paraId="3ABEF381" w14:textId="0055613B" w:rsidR="006A6FCA" w:rsidRDefault="006A6FCA">
      <w:pPr>
        <w:adjustRightInd/>
        <w:snapToGrid/>
        <w:spacing w:line="240" w:lineRule="auto"/>
      </w:pPr>
    </w:p>
    <w:p w14:paraId="4D6B3364" w14:textId="5FE57B18" w:rsidR="006A6FCA" w:rsidRDefault="006A6FCA">
      <w:pPr>
        <w:adjustRightInd/>
        <w:snapToGrid/>
        <w:spacing w:line="240" w:lineRule="auto"/>
        <w:rPr>
          <w:b/>
          <w:bCs/>
        </w:rPr>
      </w:pPr>
      <w:r w:rsidRPr="5A4AA2EA">
        <w:rPr>
          <w:b/>
          <w:bCs/>
        </w:rPr>
        <w:t>Ausgangslage</w:t>
      </w:r>
    </w:p>
    <w:p w14:paraId="02102E28" w14:textId="1974968E" w:rsidR="006A6FCA" w:rsidRDefault="006A6FCA">
      <w:pPr>
        <w:adjustRightInd/>
        <w:snapToGrid/>
        <w:spacing w:line="240" w:lineRule="auto"/>
        <w:rPr>
          <w:b/>
          <w:bCs/>
        </w:rPr>
      </w:pPr>
    </w:p>
    <w:p w14:paraId="2C9FB00E" w14:textId="089B9A9D" w:rsidR="006A6FCA" w:rsidRDefault="006A6FCA">
      <w:pPr>
        <w:adjustRightInd/>
        <w:snapToGrid/>
        <w:spacing w:line="240" w:lineRule="auto"/>
        <w:rPr>
          <w:b/>
          <w:bCs/>
        </w:rPr>
      </w:pPr>
    </w:p>
    <w:p w14:paraId="0D83912C" w14:textId="5ECF199E" w:rsidR="006A6FCA" w:rsidRDefault="006A6FCA">
      <w:pPr>
        <w:adjustRightInd/>
        <w:snapToGrid/>
        <w:spacing w:line="240" w:lineRule="auto"/>
        <w:rPr>
          <w:b/>
          <w:bCs/>
        </w:rPr>
      </w:pPr>
      <w:r w:rsidRPr="5A4AA2EA">
        <w:rPr>
          <w:b/>
          <w:bCs/>
        </w:rPr>
        <w:t>Projektinhalt und Ziel</w:t>
      </w:r>
    </w:p>
    <w:p w14:paraId="1691CC3E" w14:textId="38E7ADDD" w:rsidR="006A6FCA" w:rsidRDefault="006A6FCA">
      <w:pPr>
        <w:adjustRightInd/>
        <w:snapToGrid/>
        <w:spacing w:line="240" w:lineRule="auto"/>
        <w:rPr>
          <w:b/>
          <w:bCs/>
        </w:rPr>
      </w:pPr>
    </w:p>
    <w:p w14:paraId="07A27498" w14:textId="70881C2D" w:rsidR="002855A1" w:rsidRDefault="002855A1">
      <w:pPr>
        <w:adjustRightInd/>
        <w:snapToGrid/>
        <w:spacing w:line="240" w:lineRule="auto"/>
        <w:rPr>
          <w:b/>
          <w:bCs/>
        </w:rPr>
      </w:pPr>
    </w:p>
    <w:p w14:paraId="421BD79E" w14:textId="280740E8" w:rsidR="002855A1" w:rsidRDefault="002855A1">
      <w:pPr>
        <w:adjustRightInd/>
        <w:snapToGrid/>
        <w:spacing w:line="240" w:lineRule="auto"/>
        <w:rPr>
          <w:b/>
          <w:bCs/>
        </w:rPr>
      </w:pPr>
      <w:r w:rsidRPr="5A4AA2EA">
        <w:rPr>
          <w:b/>
          <w:bCs/>
        </w:rPr>
        <w:t>Termin</w:t>
      </w:r>
    </w:p>
    <w:p w14:paraId="286DDFC2" w14:textId="2285BCB0" w:rsidR="002855A1" w:rsidRDefault="002855A1">
      <w:pPr>
        <w:adjustRightInd/>
        <w:snapToGrid/>
        <w:spacing w:line="240" w:lineRule="auto"/>
        <w:rPr>
          <w:b/>
          <w:bCs/>
        </w:rPr>
      </w:pPr>
    </w:p>
    <w:p w14:paraId="035E8DB2" w14:textId="274F9F5C" w:rsidR="002855A1" w:rsidRDefault="002855A1">
      <w:pPr>
        <w:adjustRightInd/>
        <w:snapToGrid/>
        <w:spacing w:line="240" w:lineRule="auto"/>
        <w:rPr>
          <w:b/>
          <w:bCs/>
        </w:rPr>
      </w:pPr>
    </w:p>
    <w:p w14:paraId="042C656D" w14:textId="5D66B1B1" w:rsidR="002855A1" w:rsidRDefault="002855A1">
      <w:pPr>
        <w:adjustRightInd/>
        <w:snapToGrid/>
        <w:spacing w:line="240" w:lineRule="auto"/>
        <w:rPr>
          <w:b/>
          <w:bCs/>
        </w:rPr>
      </w:pPr>
      <w:r w:rsidRPr="5A4AA2EA">
        <w:rPr>
          <w:b/>
          <w:bCs/>
        </w:rPr>
        <w:t>Kosten</w:t>
      </w:r>
    </w:p>
    <w:p w14:paraId="1837F25C" w14:textId="4E21E968" w:rsidR="002855A1" w:rsidRDefault="002855A1">
      <w:pPr>
        <w:adjustRightInd/>
        <w:snapToGrid/>
        <w:spacing w:line="240" w:lineRule="auto"/>
        <w:rPr>
          <w:b/>
          <w:bCs/>
        </w:rPr>
      </w:pPr>
    </w:p>
    <w:p w14:paraId="382CD3DE" w14:textId="08123C37" w:rsidR="002855A1" w:rsidRDefault="002855A1">
      <w:pPr>
        <w:adjustRightInd/>
        <w:snapToGrid/>
        <w:spacing w:line="240" w:lineRule="auto"/>
        <w:rPr>
          <w:b/>
          <w:bCs/>
        </w:rPr>
      </w:pPr>
    </w:p>
    <w:p w14:paraId="4E5C2590" w14:textId="243438A1" w:rsidR="006265CF" w:rsidRPr="006A6FCA" w:rsidRDefault="006265CF">
      <w:pPr>
        <w:adjustRightInd/>
        <w:snapToGrid/>
        <w:spacing w:line="240" w:lineRule="auto"/>
        <w:rPr>
          <w:b/>
          <w:bCs/>
        </w:rPr>
      </w:pPr>
      <w:r w:rsidRPr="006A6FCA">
        <w:rPr>
          <w:b/>
          <w:bCs/>
        </w:rPr>
        <w:br w:type="page"/>
      </w:r>
    </w:p>
    <w:p w14:paraId="71DD85FE" w14:textId="4C37A8ED" w:rsidR="00216844" w:rsidRPr="00AA606A" w:rsidRDefault="00216844" w:rsidP="00216844">
      <w:pPr>
        <w:pStyle w:val="berschrift1"/>
      </w:pPr>
      <w:bookmarkStart w:id="0" w:name="_Toc134194682"/>
      <w:r w:rsidRPr="00AA606A">
        <w:lastRenderedPageBreak/>
        <w:t>Allgemeines</w:t>
      </w:r>
      <w:bookmarkEnd w:id="0"/>
    </w:p>
    <w:p w14:paraId="025A7C6C" w14:textId="490B6F03" w:rsidR="00216844" w:rsidRPr="00AA606A" w:rsidRDefault="00F52A35" w:rsidP="00F52A35">
      <w:pPr>
        <w:pStyle w:val="berschrift2"/>
      </w:pPr>
      <w:bookmarkStart w:id="1" w:name="_Toc134194683"/>
      <w:r w:rsidRPr="00AA606A">
        <w:t>Phasenauftrag</w:t>
      </w:r>
      <w:bookmarkEnd w:id="1"/>
    </w:p>
    <w:p w14:paraId="0944FBE7" w14:textId="387712FA" w:rsidR="006265CF" w:rsidRPr="00AA606A" w:rsidRDefault="006265CF" w:rsidP="006265CF">
      <w:pPr>
        <w:pStyle w:val="TextStandard"/>
        <w:rPr>
          <w:highlight w:val="lightGray"/>
        </w:rPr>
      </w:pPr>
      <w:r w:rsidRPr="00AA606A">
        <w:rPr>
          <w:highlight w:val="lightGray"/>
        </w:rPr>
        <w:t>Phasenauftrag von GS-SP</w:t>
      </w:r>
    </w:p>
    <w:p w14:paraId="39C0E752" w14:textId="77777777" w:rsidR="006265CF" w:rsidRPr="00AA606A" w:rsidRDefault="006265CF" w:rsidP="006265CF">
      <w:pPr>
        <w:pStyle w:val="TextStandard"/>
        <w:rPr>
          <w:highlight w:val="lightGray"/>
        </w:rPr>
      </w:pPr>
    </w:p>
    <w:p w14:paraId="0C9A0041" w14:textId="77777777" w:rsidR="009D6F9E" w:rsidRPr="00AA606A" w:rsidRDefault="009D6F9E" w:rsidP="00E10FDB">
      <w:pPr>
        <w:pStyle w:val="berschrift2"/>
        <w:numPr>
          <w:ilvl w:val="1"/>
          <w:numId w:val="1"/>
        </w:numPr>
      </w:pPr>
      <w:bookmarkStart w:id="2" w:name="_Toc134194684"/>
      <w:r w:rsidRPr="00AA606A">
        <w:t>Projektänderungen</w:t>
      </w:r>
      <w:bookmarkEnd w:id="2"/>
    </w:p>
    <w:p w14:paraId="0B086242" w14:textId="7F19BE8D" w:rsidR="009D6F9E" w:rsidRPr="00AA606A" w:rsidRDefault="006265CF" w:rsidP="009D6F9E">
      <w:pPr>
        <w:pStyle w:val="TextStandard"/>
        <w:rPr>
          <w:highlight w:val="lightGray"/>
        </w:rPr>
      </w:pPr>
      <w:r w:rsidRPr="00AA606A">
        <w:rPr>
          <w:highlight w:val="lightGray"/>
        </w:rPr>
        <w:t>Projektänderungen werden mit GS-SP abgesprochen und in diesem Kapitel dokumentiert.</w:t>
      </w:r>
    </w:p>
    <w:p w14:paraId="06814817" w14:textId="77777777" w:rsidR="009D6F9E" w:rsidRPr="00AA606A" w:rsidRDefault="009D6F9E" w:rsidP="00F52A35">
      <w:pPr>
        <w:pStyle w:val="TextStandard"/>
      </w:pPr>
    </w:p>
    <w:p w14:paraId="6DDC2635" w14:textId="6B5D9875" w:rsidR="00F52A35" w:rsidRPr="00AA606A" w:rsidRDefault="00F52A35" w:rsidP="00F52A35">
      <w:pPr>
        <w:pStyle w:val="berschrift2"/>
      </w:pPr>
      <w:bookmarkStart w:id="3" w:name="_Toc134194685"/>
      <w:r w:rsidRPr="00AA606A">
        <w:t>Projektorganisation</w:t>
      </w:r>
      <w:bookmarkEnd w:id="3"/>
    </w:p>
    <w:p w14:paraId="0BE9867E" w14:textId="1853C60A" w:rsidR="006265CF" w:rsidRPr="00AA606A" w:rsidRDefault="006265CF" w:rsidP="006265CF">
      <w:pPr>
        <w:pStyle w:val="TextStandard"/>
        <w:rPr>
          <w:highlight w:val="lightGray"/>
        </w:rPr>
      </w:pPr>
      <w:r w:rsidRPr="00AA606A">
        <w:rPr>
          <w:highlight w:val="lightGray"/>
        </w:rPr>
        <w:t>Gesamte Projektorganisation inkl. Teilprojekte</w:t>
      </w:r>
    </w:p>
    <w:p w14:paraId="0027F7A3" w14:textId="77777777" w:rsidR="006265CF" w:rsidRPr="00AA606A" w:rsidRDefault="006265CF" w:rsidP="006265CF">
      <w:pPr>
        <w:pStyle w:val="TextStandard"/>
      </w:pPr>
    </w:p>
    <w:p w14:paraId="62713C87" w14:textId="77777777" w:rsidR="006265CF" w:rsidRPr="00AA606A" w:rsidRDefault="006265CF" w:rsidP="00E10FDB">
      <w:pPr>
        <w:pStyle w:val="berschrift2"/>
        <w:numPr>
          <w:ilvl w:val="1"/>
          <w:numId w:val="1"/>
        </w:numPr>
      </w:pPr>
      <w:bookmarkStart w:id="4" w:name="_Toc39306008"/>
      <w:bookmarkStart w:id="5" w:name="_Toc134194686"/>
      <w:r w:rsidRPr="00AA606A">
        <w:t>Verträge und Vereinbarungen</w:t>
      </w:r>
      <w:bookmarkEnd w:id="4"/>
      <w:bookmarkEnd w:id="5"/>
    </w:p>
    <w:p w14:paraId="301312A2" w14:textId="3B83DE0A" w:rsidR="006265CF" w:rsidRPr="00AA606A" w:rsidRDefault="006265CF" w:rsidP="006265CF">
      <w:pPr>
        <w:pStyle w:val="TextStandard"/>
        <w:rPr>
          <w:highlight w:val="lightGray"/>
        </w:rPr>
      </w:pPr>
      <w:r w:rsidRPr="00AA606A">
        <w:rPr>
          <w:highlight w:val="lightGray"/>
        </w:rPr>
        <w:t>Hier werden zu tätigende sowie abgeschlossene Verträge und Vereinbarungen aufgelistet.</w:t>
      </w:r>
    </w:p>
    <w:p w14:paraId="0181BDA7" w14:textId="40561EDA" w:rsidR="006B4493" w:rsidRDefault="006B4493" w:rsidP="00F70F23">
      <w:pPr>
        <w:adjustRightInd/>
        <w:snapToGrid/>
        <w:spacing w:line="240" w:lineRule="auto"/>
      </w:pPr>
    </w:p>
    <w:p w14:paraId="0FDA9251" w14:textId="09ABA952" w:rsidR="003804DC" w:rsidRDefault="003804DC" w:rsidP="003804DC">
      <w:pPr>
        <w:pStyle w:val="berschrift2"/>
      </w:pPr>
      <w:bookmarkStart w:id="6" w:name="_Toc134194687"/>
      <w:r>
        <w:t>Zielerreichung Phasenabschluss</w:t>
      </w:r>
      <w:bookmarkEnd w:id="6"/>
    </w:p>
    <w:p w14:paraId="0C98EC9B" w14:textId="2913C6C2" w:rsidR="00AF2A8D" w:rsidRPr="00E63888" w:rsidRDefault="00486A2C" w:rsidP="00AF2A8D">
      <w:pPr>
        <w:pStyle w:val="TextStandard"/>
        <w:rPr>
          <w:highlight w:val="lightGray"/>
        </w:rPr>
      </w:pPr>
      <w:r w:rsidRPr="5A4AA2EA">
        <w:rPr>
          <w:highlight w:val="lightGray"/>
        </w:rPr>
        <w:t>Was möchte erreicht werden</w:t>
      </w:r>
      <w:r w:rsidR="00E63888" w:rsidRPr="5A4AA2EA">
        <w:rPr>
          <w:highlight w:val="lightGray"/>
        </w:rPr>
        <w:t>, welche Lieferobjekte gilt es auszuarbeiten</w:t>
      </w:r>
    </w:p>
    <w:p w14:paraId="3BD47869" w14:textId="38E50D31" w:rsidR="003804DC" w:rsidRDefault="003804DC" w:rsidP="003804DC">
      <w:pPr>
        <w:pStyle w:val="TextStandard"/>
      </w:pPr>
    </w:p>
    <w:p w14:paraId="71DE5869" w14:textId="673964ED" w:rsidR="00AF2A8D" w:rsidRDefault="00AF2A8D" w:rsidP="00AF2A8D">
      <w:pPr>
        <w:pStyle w:val="berschrift2"/>
      </w:pPr>
      <w:bookmarkStart w:id="7" w:name="_Toc134194688"/>
      <w:r>
        <w:t>Ausgangslage / Situationsanalyse</w:t>
      </w:r>
      <w:bookmarkEnd w:id="7"/>
    </w:p>
    <w:p w14:paraId="004C849A" w14:textId="5299151A" w:rsidR="00C641D8" w:rsidRPr="004B39E5" w:rsidRDefault="00B93626" w:rsidP="00B12885">
      <w:pPr>
        <w:pStyle w:val="TextStandard"/>
        <w:rPr>
          <w:highlight w:val="lightGray"/>
        </w:rPr>
      </w:pPr>
      <w:r w:rsidRPr="5A4AA2EA">
        <w:rPr>
          <w:highlight w:val="lightGray"/>
        </w:rPr>
        <w:t>Situationsanalyse der einzelnen Bereiche</w:t>
      </w:r>
      <w:r w:rsidR="004B39E5" w:rsidRPr="5A4AA2EA">
        <w:rPr>
          <w:highlight w:val="lightGray"/>
        </w:rPr>
        <w:t>:</w:t>
      </w:r>
    </w:p>
    <w:p w14:paraId="7FBF37AE" w14:textId="61FCB1A8" w:rsidR="00C641D8" w:rsidRPr="004B39E5" w:rsidRDefault="00B93626" w:rsidP="00E10FDB">
      <w:pPr>
        <w:pStyle w:val="Listenabsatz"/>
        <w:numPr>
          <w:ilvl w:val="0"/>
          <w:numId w:val="10"/>
        </w:numPr>
        <w:rPr>
          <w:highlight w:val="lightGray"/>
        </w:rPr>
      </w:pPr>
      <w:r w:rsidRPr="5A4AA2EA">
        <w:rPr>
          <w:highlight w:val="lightGray"/>
        </w:rPr>
        <w:t>Leitungsbau</w:t>
      </w:r>
    </w:p>
    <w:p w14:paraId="16599058" w14:textId="624FE4A2" w:rsidR="00C641D8" w:rsidRPr="004B39E5" w:rsidRDefault="00B93626" w:rsidP="00E10FDB">
      <w:pPr>
        <w:pStyle w:val="Listenabsatz"/>
        <w:numPr>
          <w:ilvl w:val="0"/>
          <w:numId w:val="10"/>
        </w:numPr>
        <w:rPr>
          <w:highlight w:val="lightGray"/>
        </w:rPr>
      </w:pPr>
      <w:r w:rsidRPr="5A4AA2EA">
        <w:rPr>
          <w:highlight w:val="lightGray"/>
        </w:rPr>
        <w:t>Primärtechnik 220kV</w:t>
      </w:r>
    </w:p>
    <w:p w14:paraId="08EAECDD" w14:textId="4613D98B" w:rsidR="00C641D8" w:rsidRDefault="00C641D8" w:rsidP="00E10FDB">
      <w:pPr>
        <w:pStyle w:val="Listenabsatz"/>
        <w:numPr>
          <w:ilvl w:val="0"/>
          <w:numId w:val="10"/>
        </w:numPr>
        <w:rPr>
          <w:highlight w:val="lightGray"/>
        </w:rPr>
      </w:pPr>
      <w:r w:rsidRPr="5A4AA2EA">
        <w:rPr>
          <w:highlight w:val="lightGray"/>
        </w:rPr>
        <w:t>Primärtechnik 380kV</w:t>
      </w:r>
    </w:p>
    <w:p w14:paraId="380F0EC0" w14:textId="1A58057C" w:rsidR="00E10FDB" w:rsidRPr="004B39E5" w:rsidRDefault="00E10FDB" w:rsidP="00E10FDB">
      <w:pPr>
        <w:pStyle w:val="Listenabsatz"/>
        <w:numPr>
          <w:ilvl w:val="0"/>
          <w:numId w:val="10"/>
        </w:numPr>
        <w:rPr>
          <w:highlight w:val="lightGray"/>
        </w:rPr>
      </w:pPr>
      <w:r w:rsidRPr="5A4AA2EA">
        <w:rPr>
          <w:highlight w:val="lightGray"/>
        </w:rPr>
        <w:t>Transformator / Kompensation</w:t>
      </w:r>
    </w:p>
    <w:p w14:paraId="2B1C09FD" w14:textId="70514058" w:rsidR="00B12885" w:rsidRPr="004B39E5" w:rsidRDefault="00C641D8" w:rsidP="00E10FDB">
      <w:pPr>
        <w:pStyle w:val="Listenabsatz"/>
        <w:numPr>
          <w:ilvl w:val="0"/>
          <w:numId w:val="10"/>
        </w:numPr>
        <w:rPr>
          <w:highlight w:val="lightGray"/>
        </w:rPr>
      </w:pPr>
      <w:r w:rsidRPr="5A4AA2EA">
        <w:rPr>
          <w:highlight w:val="lightGray"/>
        </w:rPr>
        <w:t>SAS und Nebenanlagen</w:t>
      </w:r>
    </w:p>
    <w:p w14:paraId="08C5A297" w14:textId="10A38FF6" w:rsidR="00C641D8" w:rsidRPr="004B39E5" w:rsidRDefault="00C641D8" w:rsidP="00E10FDB">
      <w:pPr>
        <w:pStyle w:val="Listenabsatz"/>
        <w:numPr>
          <w:ilvl w:val="0"/>
          <w:numId w:val="10"/>
        </w:numPr>
        <w:rPr>
          <w:highlight w:val="lightGray"/>
        </w:rPr>
      </w:pPr>
      <w:r w:rsidRPr="5A4AA2EA">
        <w:rPr>
          <w:highlight w:val="lightGray"/>
        </w:rPr>
        <w:t>Gebäude, Baugrund, Schadstoffe</w:t>
      </w:r>
    </w:p>
    <w:p w14:paraId="2E304F0C" w14:textId="53A5B767" w:rsidR="004B39E5" w:rsidRPr="004B39E5" w:rsidRDefault="004B39E5" w:rsidP="00E10FDB">
      <w:pPr>
        <w:pStyle w:val="Listenabsatz"/>
        <w:numPr>
          <w:ilvl w:val="0"/>
          <w:numId w:val="10"/>
        </w:numPr>
        <w:rPr>
          <w:highlight w:val="lightGray"/>
        </w:rPr>
      </w:pPr>
      <w:r w:rsidRPr="5A4AA2EA">
        <w:rPr>
          <w:highlight w:val="lightGray"/>
        </w:rPr>
        <w:t>Flächen inkl. Baurecht</w:t>
      </w:r>
    </w:p>
    <w:p w14:paraId="11A81615" w14:textId="0B1D5991" w:rsidR="00C641D8" w:rsidRPr="00B12885" w:rsidRDefault="00C641D8" w:rsidP="00B12885">
      <w:pPr>
        <w:pStyle w:val="TextStandard"/>
      </w:pPr>
    </w:p>
    <w:p w14:paraId="67166801" w14:textId="033E6BB8" w:rsidR="00B12885" w:rsidRDefault="00B12885">
      <w:pPr>
        <w:adjustRightInd/>
        <w:snapToGrid/>
        <w:spacing w:line="240" w:lineRule="auto"/>
      </w:pPr>
    </w:p>
    <w:p w14:paraId="5360F018" w14:textId="2003BF51" w:rsidR="00AF2A8D" w:rsidRDefault="00B12885" w:rsidP="00B12885">
      <w:pPr>
        <w:pStyle w:val="berschrift2"/>
      </w:pPr>
      <w:bookmarkStart w:id="8" w:name="_Toc134194689"/>
      <w:r>
        <w:t>Projektkurzbeschrieb</w:t>
      </w:r>
      <w:bookmarkEnd w:id="8"/>
    </w:p>
    <w:p w14:paraId="6AA88DA6" w14:textId="67A2AE89" w:rsidR="005327A3" w:rsidRPr="00E10FDB" w:rsidRDefault="005327A3" w:rsidP="005327A3">
      <w:pPr>
        <w:pStyle w:val="TextStandard"/>
        <w:rPr>
          <w:highlight w:val="lightGray"/>
        </w:rPr>
      </w:pPr>
      <w:r w:rsidRPr="5A4AA2EA">
        <w:rPr>
          <w:highlight w:val="lightGray"/>
        </w:rPr>
        <w:t>Kurzer Beschrieb der einzelnen Bereiche</w:t>
      </w:r>
      <w:r w:rsidR="00E10FDB" w:rsidRPr="5A4AA2EA">
        <w:rPr>
          <w:highlight w:val="lightGray"/>
        </w:rPr>
        <w:t>, was will man, ist zu machen:</w:t>
      </w:r>
    </w:p>
    <w:p w14:paraId="1CBAB0CD" w14:textId="69A6615C" w:rsidR="00E10FDB" w:rsidRPr="004B39E5" w:rsidRDefault="00E10FDB" w:rsidP="00E10FDB">
      <w:pPr>
        <w:pStyle w:val="Listenabsatz"/>
        <w:numPr>
          <w:ilvl w:val="0"/>
          <w:numId w:val="10"/>
        </w:numPr>
        <w:rPr>
          <w:highlight w:val="lightGray"/>
        </w:rPr>
      </w:pPr>
      <w:r w:rsidRPr="5A4AA2EA">
        <w:rPr>
          <w:highlight w:val="lightGray"/>
        </w:rPr>
        <w:t>Leitungsbau</w:t>
      </w:r>
    </w:p>
    <w:p w14:paraId="411D6C6F" w14:textId="00A30F1E" w:rsidR="00E10FDB" w:rsidRPr="004B39E5" w:rsidRDefault="00E10FDB" w:rsidP="00E10FDB">
      <w:pPr>
        <w:pStyle w:val="Listenabsatz"/>
        <w:numPr>
          <w:ilvl w:val="0"/>
          <w:numId w:val="10"/>
        </w:numPr>
        <w:rPr>
          <w:highlight w:val="lightGray"/>
        </w:rPr>
      </w:pPr>
      <w:r w:rsidRPr="5A4AA2EA">
        <w:rPr>
          <w:highlight w:val="lightGray"/>
        </w:rPr>
        <w:t>Primärtechnik 220kV</w:t>
      </w:r>
    </w:p>
    <w:p w14:paraId="20D5AE80" w14:textId="4F9BFF4D" w:rsidR="00E10FDB" w:rsidRDefault="00E10FDB" w:rsidP="00E10FDB">
      <w:pPr>
        <w:pStyle w:val="Listenabsatz"/>
        <w:numPr>
          <w:ilvl w:val="0"/>
          <w:numId w:val="10"/>
        </w:numPr>
        <w:rPr>
          <w:highlight w:val="lightGray"/>
        </w:rPr>
      </w:pPr>
      <w:r w:rsidRPr="5A4AA2EA">
        <w:rPr>
          <w:highlight w:val="lightGray"/>
        </w:rPr>
        <w:t>Primärtechnik 380kV</w:t>
      </w:r>
    </w:p>
    <w:p w14:paraId="4094259D" w14:textId="04AB9D98" w:rsidR="00E10FDB" w:rsidRPr="004B39E5" w:rsidRDefault="00E10FDB" w:rsidP="00E10FDB">
      <w:pPr>
        <w:pStyle w:val="Listenabsatz"/>
        <w:numPr>
          <w:ilvl w:val="0"/>
          <w:numId w:val="10"/>
        </w:numPr>
        <w:rPr>
          <w:highlight w:val="lightGray"/>
        </w:rPr>
      </w:pPr>
      <w:r w:rsidRPr="5A4AA2EA">
        <w:rPr>
          <w:highlight w:val="lightGray"/>
        </w:rPr>
        <w:t>Transformator / Kompensation</w:t>
      </w:r>
    </w:p>
    <w:p w14:paraId="2DAB19D6" w14:textId="32880BF4" w:rsidR="00E10FDB" w:rsidRDefault="00E10FDB" w:rsidP="00E10FDB">
      <w:pPr>
        <w:pStyle w:val="Listenabsatz"/>
        <w:numPr>
          <w:ilvl w:val="0"/>
          <w:numId w:val="10"/>
        </w:numPr>
        <w:rPr>
          <w:highlight w:val="lightGray"/>
        </w:rPr>
      </w:pPr>
      <w:r w:rsidRPr="5A4AA2EA">
        <w:rPr>
          <w:highlight w:val="lightGray"/>
        </w:rPr>
        <w:lastRenderedPageBreak/>
        <w:t>SAS und Nebenanlagen</w:t>
      </w:r>
    </w:p>
    <w:p w14:paraId="713B7257" w14:textId="6F8614B3" w:rsidR="00E10FDB" w:rsidRDefault="00E10FDB" w:rsidP="00E10FDB">
      <w:pPr>
        <w:pStyle w:val="Listenabsatz"/>
        <w:numPr>
          <w:ilvl w:val="0"/>
          <w:numId w:val="10"/>
        </w:numPr>
        <w:rPr>
          <w:highlight w:val="lightGray"/>
        </w:rPr>
      </w:pPr>
      <w:r w:rsidRPr="5A4AA2EA">
        <w:rPr>
          <w:highlight w:val="lightGray"/>
        </w:rPr>
        <w:t>Gebäude</w:t>
      </w:r>
    </w:p>
    <w:p w14:paraId="78CDCE27" w14:textId="5D0E1100" w:rsidR="00E10FDB" w:rsidRDefault="00E10FDB" w:rsidP="00E10FDB">
      <w:pPr>
        <w:rPr>
          <w:highlight w:val="lightGray"/>
        </w:rPr>
      </w:pPr>
    </w:p>
    <w:p w14:paraId="330AD1F4" w14:textId="59061FD7" w:rsidR="0082798F" w:rsidRDefault="0082798F">
      <w:pPr>
        <w:adjustRightInd/>
        <w:snapToGrid/>
        <w:spacing w:line="240" w:lineRule="auto"/>
        <w:rPr>
          <w:highlight w:val="lightGray"/>
        </w:rPr>
      </w:pPr>
      <w:r w:rsidRPr="5A4AA2EA">
        <w:rPr>
          <w:highlight w:val="lightGray"/>
        </w:rPr>
        <w:br w:type="page"/>
      </w:r>
    </w:p>
    <w:p w14:paraId="533523C0" w14:textId="2B3C94A2" w:rsidR="00AA66ED" w:rsidRPr="00AA606A" w:rsidRDefault="00187718" w:rsidP="00AA66ED">
      <w:pPr>
        <w:pStyle w:val="berschrift1"/>
      </w:pPr>
      <w:bookmarkStart w:id="9" w:name="_Toc134194690"/>
      <w:r>
        <w:lastRenderedPageBreak/>
        <w:t>Primärtechnik 380kV</w:t>
      </w:r>
      <w:bookmarkEnd w:id="9"/>
    </w:p>
    <w:p w14:paraId="34353F18" w14:textId="70C6ADD9" w:rsidR="00B7253B" w:rsidRPr="00AA606A" w:rsidRDefault="005A6E6B" w:rsidP="00E10FDB">
      <w:pPr>
        <w:pStyle w:val="berschrift2"/>
        <w:numPr>
          <w:ilvl w:val="1"/>
          <w:numId w:val="1"/>
        </w:numPr>
      </w:pPr>
      <w:bookmarkStart w:id="10" w:name="_Toc134194691"/>
      <w:r>
        <w:t>Ausgangslage</w:t>
      </w:r>
      <w:bookmarkEnd w:id="10"/>
    </w:p>
    <w:p w14:paraId="04068B6A" w14:textId="77777777" w:rsidR="00B7253B" w:rsidRPr="00AA606A" w:rsidRDefault="00B7253B" w:rsidP="00B7253B">
      <w:pPr>
        <w:pStyle w:val="TextStandard"/>
      </w:pPr>
    </w:p>
    <w:p w14:paraId="20C45BAD" w14:textId="56FBED55" w:rsidR="00577E75" w:rsidRPr="00AA606A" w:rsidRDefault="005A6E6B" w:rsidP="00E10FDB">
      <w:pPr>
        <w:pStyle w:val="berschrift2"/>
        <w:numPr>
          <w:ilvl w:val="1"/>
          <w:numId w:val="1"/>
        </w:numPr>
      </w:pPr>
      <w:bookmarkStart w:id="11" w:name="_Toc134194692"/>
      <w:r>
        <w:t>Layout</w:t>
      </w:r>
      <w:bookmarkEnd w:id="11"/>
    </w:p>
    <w:p w14:paraId="649742EA" w14:textId="2CD46A38" w:rsidR="002336FC" w:rsidRPr="00AA606A" w:rsidRDefault="002336FC" w:rsidP="002336FC">
      <w:pPr>
        <w:pStyle w:val="TextStandard"/>
      </w:pPr>
    </w:p>
    <w:p w14:paraId="00E42964" w14:textId="44A2A338" w:rsidR="000979A2" w:rsidRDefault="000979A2" w:rsidP="00E10FDB">
      <w:pPr>
        <w:pStyle w:val="berschrift2"/>
        <w:numPr>
          <w:ilvl w:val="1"/>
          <w:numId w:val="1"/>
        </w:numPr>
      </w:pPr>
      <w:bookmarkStart w:id="12" w:name="_Toc134194693"/>
      <w:r>
        <w:t>Apparate und Komponenten</w:t>
      </w:r>
      <w:bookmarkEnd w:id="12"/>
    </w:p>
    <w:p w14:paraId="57A08CB7" w14:textId="0160F762" w:rsidR="000979A2" w:rsidRPr="000979A2" w:rsidRDefault="000979A2" w:rsidP="000979A2">
      <w:pPr>
        <w:pStyle w:val="TextStandard"/>
      </w:pPr>
    </w:p>
    <w:p w14:paraId="0A1F1F54" w14:textId="5B9A4421" w:rsidR="00B7253B" w:rsidRPr="00AA606A" w:rsidRDefault="005A6E6B" w:rsidP="00E10FDB">
      <w:pPr>
        <w:pStyle w:val="berschrift2"/>
        <w:numPr>
          <w:ilvl w:val="1"/>
          <w:numId w:val="1"/>
        </w:numPr>
      </w:pPr>
      <w:bookmarkStart w:id="13" w:name="_Toc134194694"/>
      <w:r>
        <w:t>Technische Nenndaten</w:t>
      </w:r>
      <w:bookmarkEnd w:id="13"/>
    </w:p>
    <w:p w14:paraId="4720ED95" w14:textId="7AD6FE61" w:rsidR="00DB5234" w:rsidRPr="00AA606A" w:rsidRDefault="00DB5234" w:rsidP="00DB5234">
      <w:pPr>
        <w:pStyle w:val="TextStandard"/>
      </w:pPr>
    </w:p>
    <w:p w14:paraId="48F81F37" w14:textId="1764229D" w:rsidR="00372DA2" w:rsidRPr="00AA606A" w:rsidRDefault="00A329A3" w:rsidP="00372DA2">
      <w:pPr>
        <w:pStyle w:val="berschrift2"/>
      </w:pPr>
      <w:bookmarkStart w:id="14" w:name="_Toc134194695"/>
      <w:r>
        <w:t>Erdung</w:t>
      </w:r>
      <w:bookmarkEnd w:id="14"/>
    </w:p>
    <w:p w14:paraId="2A793C78" w14:textId="1E82C18E" w:rsidR="009D74C3" w:rsidRPr="00AA606A" w:rsidRDefault="009D74C3" w:rsidP="00C230A4">
      <w:pPr>
        <w:pStyle w:val="TextStandard"/>
      </w:pPr>
    </w:p>
    <w:p w14:paraId="71D26A54" w14:textId="05606E71" w:rsidR="0082798F" w:rsidRDefault="00A329A3" w:rsidP="00372DA2">
      <w:pPr>
        <w:pStyle w:val="berschrift2"/>
      </w:pPr>
      <w:bookmarkStart w:id="15" w:name="_Toc134194696"/>
      <w:r>
        <w:t>Standards Swissgrid</w:t>
      </w:r>
      <w:bookmarkEnd w:id="15"/>
    </w:p>
    <w:p w14:paraId="240B881E" w14:textId="1A836D46" w:rsidR="0082798F" w:rsidRDefault="0082798F" w:rsidP="5A4AA2EA">
      <w:pPr>
        <w:adjustRightInd/>
        <w:snapToGrid/>
        <w:spacing w:line="240" w:lineRule="auto"/>
        <w:rPr>
          <w:rFonts w:cs="Arial"/>
          <w:b/>
          <w:bCs/>
          <w:sz w:val="24"/>
        </w:rPr>
      </w:pPr>
      <w:r>
        <w:br w:type="page"/>
      </w:r>
    </w:p>
    <w:p w14:paraId="66CF9F7A" w14:textId="20E8DB7E" w:rsidR="005B3F34" w:rsidRPr="00AA606A" w:rsidRDefault="005B3F34" w:rsidP="005B3F34">
      <w:pPr>
        <w:pStyle w:val="berschrift1"/>
      </w:pPr>
      <w:bookmarkStart w:id="16" w:name="_Toc134194697"/>
      <w:r>
        <w:lastRenderedPageBreak/>
        <w:t>Primärtechnik 220kV</w:t>
      </w:r>
      <w:bookmarkEnd w:id="16"/>
    </w:p>
    <w:p w14:paraId="4625F6FE" w14:textId="10D09556" w:rsidR="005B3F34" w:rsidRPr="00AA606A" w:rsidRDefault="005B3F34" w:rsidP="005B3F34">
      <w:pPr>
        <w:pStyle w:val="berschrift2"/>
        <w:numPr>
          <w:ilvl w:val="1"/>
          <w:numId w:val="1"/>
        </w:numPr>
      </w:pPr>
      <w:bookmarkStart w:id="17" w:name="_Toc134194698"/>
      <w:r>
        <w:t>Ausgangslage</w:t>
      </w:r>
      <w:bookmarkEnd w:id="17"/>
    </w:p>
    <w:p w14:paraId="398148CA" w14:textId="6480E1A9" w:rsidR="005B3F34" w:rsidRPr="00AA606A" w:rsidRDefault="005B3F34" w:rsidP="005B3F34">
      <w:pPr>
        <w:pStyle w:val="TextStandard"/>
      </w:pPr>
    </w:p>
    <w:p w14:paraId="2FD2310B" w14:textId="4CAD8872" w:rsidR="005B3F34" w:rsidRPr="00AA606A" w:rsidRDefault="005B3F34" w:rsidP="005B3F34">
      <w:pPr>
        <w:pStyle w:val="berschrift2"/>
        <w:numPr>
          <w:ilvl w:val="1"/>
          <w:numId w:val="1"/>
        </w:numPr>
      </w:pPr>
      <w:bookmarkStart w:id="18" w:name="_Toc134194699"/>
      <w:r>
        <w:t>Layout</w:t>
      </w:r>
      <w:bookmarkEnd w:id="18"/>
    </w:p>
    <w:p w14:paraId="2DB04DA9" w14:textId="712A8AB2" w:rsidR="005B3F34" w:rsidRPr="00AA606A" w:rsidRDefault="005B3F34" w:rsidP="005B3F34">
      <w:pPr>
        <w:pStyle w:val="TextStandard"/>
      </w:pPr>
    </w:p>
    <w:p w14:paraId="481DDF61" w14:textId="7753DB95" w:rsidR="009A2A40" w:rsidRDefault="009A2A40" w:rsidP="009A2A40">
      <w:pPr>
        <w:pStyle w:val="berschrift2"/>
        <w:numPr>
          <w:ilvl w:val="1"/>
          <w:numId w:val="1"/>
        </w:numPr>
      </w:pPr>
      <w:bookmarkStart w:id="19" w:name="_Toc134194700"/>
      <w:r>
        <w:t>Apparate und Komponenten</w:t>
      </w:r>
      <w:bookmarkEnd w:id="19"/>
    </w:p>
    <w:p w14:paraId="685FFED6" w14:textId="14787824" w:rsidR="009A2A40" w:rsidRDefault="009A2A40" w:rsidP="009A2A40">
      <w:pPr>
        <w:pStyle w:val="berschrift2"/>
        <w:numPr>
          <w:ilvl w:val="1"/>
          <w:numId w:val="0"/>
        </w:numPr>
        <w:ind w:left="567"/>
      </w:pPr>
    </w:p>
    <w:p w14:paraId="5FA01DFD" w14:textId="0BEF38D2" w:rsidR="005B3F34" w:rsidRPr="00AA606A" w:rsidRDefault="005B3F34" w:rsidP="005B3F34">
      <w:pPr>
        <w:pStyle w:val="berschrift2"/>
        <w:numPr>
          <w:ilvl w:val="1"/>
          <w:numId w:val="1"/>
        </w:numPr>
      </w:pPr>
      <w:bookmarkStart w:id="20" w:name="_Toc134194701"/>
      <w:r>
        <w:t>Technische Nenndaten</w:t>
      </w:r>
      <w:bookmarkEnd w:id="20"/>
    </w:p>
    <w:p w14:paraId="1CAB6BB2" w14:textId="7F1867C1" w:rsidR="005B3F34" w:rsidRPr="00AA606A" w:rsidRDefault="005B3F34" w:rsidP="005B3F34">
      <w:pPr>
        <w:pStyle w:val="TextStandard"/>
      </w:pPr>
    </w:p>
    <w:p w14:paraId="774F5E02" w14:textId="287DF6B9" w:rsidR="005B3F34" w:rsidRPr="00AA606A" w:rsidRDefault="005B3F34" w:rsidP="005B3F34">
      <w:pPr>
        <w:pStyle w:val="berschrift2"/>
      </w:pPr>
      <w:bookmarkStart w:id="21" w:name="_Toc134194702"/>
      <w:r>
        <w:t>Erdung</w:t>
      </w:r>
      <w:bookmarkEnd w:id="21"/>
    </w:p>
    <w:p w14:paraId="3AD66478" w14:textId="5DA2EF15" w:rsidR="005B3F34" w:rsidRPr="00AA606A" w:rsidRDefault="005B3F34" w:rsidP="005B3F34">
      <w:pPr>
        <w:pStyle w:val="TextStandard"/>
      </w:pPr>
    </w:p>
    <w:p w14:paraId="4DD91F3E" w14:textId="2EBD8DB7" w:rsidR="005B3F34" w:rsidRPr="00AA606A" w:rsidRDefault="005B3F34" w:rsidP="005B3F34">
      <w:pPr>
        <w:pStyle w:val="berschrift2"/>
      </w:pPr>
      <w:bookmarkStart w:id="22" w:name="_Toc134194703"/>
      <w:r>
        <w:t>Standards Swissgrid</w:t>
      </w:r>
      <w:bookmarkEnd w:id="22"/>
    </w:p>
    <w:p w14:paraId="5086864B" w14:textId="3D093AFB" w:rsidR="009A2A40" w:rsidRDefault="009A2A40">
      <w:pPr>
        <w:adjustRightInd/>
        <w:snapToGrid/>
        <w:spacing w:line="240" w:lineRule="auto"/>
      </w:pPr>
      <w:r>
        <w:br w:type="page"/>
      </w:r>
    </w:p>
    <w:p w14:paraId="29BB13FA" w14:textId="5D5B5DFF" w:rsidR="005B3F34" w:rsidRPr="00AA606A" w:rsidRDefault="005B3F34" w:rsidP="005B3F34">
      <w:pPr>
        <w:pStyle w:val="berschrift1"/>
      </w:pPr>
      <w:bookmarkStart w:id="23" w:name="_Toc134194704"/>
      <w:r>
        <w:lastRenderedPageBreak/>
        <w:t>Tran</w:t>
      </w:r>
      <w:r w:rsidR="00E509AA">
        <w:t>sformation 380/220kV / Kompensation</w:t>
      </w:r>
      <w:bookmarkEnd w:id="23"/>
    </w:p>
    <w:p w14:paraId="08FA2D79" w14:textId="42E7FB45" w:rsidR="005B3F34" w:rsidRPr="00AA606A" w:rsidRDefault="005B3F34" w:rsidP="005B3F34">
      <w:pPr>
        <w:pStyle w:val="berschrift2"/>
        <w:numPr>
          <w:ilvl w:val="1"/>
          <w:numId w:val="1"/>
        </w:numPr>
      </w:pPr>
      <w:bookmarkStart w:id="24" w:name="_Toc134194705"/>
      <w:r>
        <w:t>Ausgangslage</w:t>
      </w:r>
      <w:bookmarkEnd w:id="24"/>
    </w:p>
    <w:p w14:paraId="00AF31A9" w14:textId="5081289E" w:rsidR="005B3F34" w:rsidRPr="00AA606A" w:rsidRDefault="005B3F34" w:rsidP="005B3F34">
      <w:pPr>
        <w:pStyle w:val="TextStandard"/>
      </w:pPr>
    </w:p>
    <w:p w14:paraId="5C10C46F" w14:textId="24FD6D6D" w:rsidR="005B3F34" w:rsidRDefault="009A2A40" w:rsidP="005B3F34">
      <w:pPr>
        <w:pStyle w:val="berschrift2"/>
        <w:numPr>
          <w:ilvl w:val="1"/>
          <w:numId w:val="1"/>
        </w:numPr>
      </w:pPr>
      <w:bookmarkStart w:id="25" w:name="_Toc134194706"/>
      <w:r>
        <w:t>Aufbau Transformierung</w:t>
      </w:r>
      <w:r w:rsidR="008A08F2">
        <w:t xml:space="preserve"> / Technische Spezifikation</w:t>
      </w:r>
      <w:bookmarkEnd w:id="25"/>
    </w:p>
    <w:p w14:paraId="406E04E3" w14:textId="749CB501" w:rsidR="004B44EC" w:rsidRDefault="004B44EC" w:rsidP="004B44EC">
      <w:pPr>
        <w:pStyle w:val="TextStandard"/>
      </w:pPr>
    </w:p>
    <w:p w14:paraId="7A93E0C0" w14:textId="2FA44C00" w:rsidR="004B44EC" w:rsidRPr="004B44EC" w:rsidRDefault="004B44EC" w:rsidP="004B44EC">
      <w:pPr>
        <w:pStyle w:val="berschrift2"/>
      </w:pPr>
      <w:bookmarkStart w:id="26" w:name="_Toc134194707"/>
      <w:r>
        <w:t>Blitzschutz / Überspannungsschutz</w:t>
      </w:r>
      <w:bookmarkEnd w:id="26"/>
    </w:p>
    <w:p w14:paraId="0A4CBE54" w14:textId="54FA311F" w:rsidR="005B3F34" w:rsidRPr="00AA606A" w:rsidRDefault="005B3F34" w:rsidP="005B3F34">
      <w:pPr>
        <w:pStyle w:val="TextStandard"/>
      </w:pPr>
    </w:p>
    <w:p w14:paraId="3D2E5FF4" w14:textId="61AB0E36" w:rsidR="005B3F34" w:rsidRDefault="004B44EC" w:rsidP="005B3F34">
      <w:pPr>
        <w:pStyle w:val="berschrift2"/>
        <w:numPr>
          <w:ilvl w:val="1"/>
          <w:numId w:val="1"/>
        </w:numPr>
      </w:pPr>
      <w:bookmarkStart w:id="27" w:name="_Toc134194708"/>
      <w:r>
        <w:t>Anschlüsse und US-Sammelschiene</w:t>
      </w:r>
      <w:bookmarkEnd w:id="27"/>
    </w:p>
    <w:p w14:paraId="23197356" w14:textId="457469E0" w:rsidR="0038762C" w:rsidRDefault="0038762C" w:rsidP="0038762C">
      <w:pPr>
        <w:pStyle w:val="TextStandard"/>
      </w:pPr>
    </w:p>
    <w:p w14:paraId="2F00C1E5" w14:textId="0D12F754" w:rsidR="0038762C" w:rsidRDefault="0038762C" w:rsidP="0038762C">
      <w:pPr>
        <w:pStyle w:val="berschrift2"/>
      </w:pPr>
      <w:bookmarkStart w:id="28" w:name="_Toc134194709"/>
      <w:r>
        <w:t>Standplatz Anforderungen Bau</w:t>
      </w:r>
      <w:bookmarkEnd w:id="28"/>
    </w:p>
    <w:p w14:paraId="55B6A38C" w14:textId="44B78A1A" w:rsidR="0038762C" w:rsidRDefault="0038762C" w:rsidP="0038762C">
      <w:pPr>
        <w:pStyle w:val="TextStandard"/>
      </w:pPr>
    </w:p>
    <w:p w14:paraId="1B6997DA" w14:textId="2AB078C6" w:rsidR="0038762C" w:rsidRDefault="0038762C" w:rsidP="0038762C">
      <w:pPr>
        <w:pStyle w:val="berschrift2"/>
      </w:pPr>
      <w:bookmarkStart w:id="29" w:name="_Toc134194710"/>
      <w:r>
        <w:t>Montageplatz und Gleisanlage</w:t>
      </w:r>
      <w:bookmarkEnd w:id="29"/>
    </w:p>
    <w:p w14:paraId="634CF0DB" w14:textId="3B20CEAA" w:rsidR="0038762C" w:rsidRDefault="0038762C" w:rsidP="0038762C">
      <w:pPr>
        <w:pStyle w:val="TextStandard"/>
      </w:pPr>
    </w:p>
    <w:p w14:paraId="2432758B" w14:textId="69A6E7F0" w:rsidR="0038762C" w:rsidRDefault="0038762C" w:rsidP="0038762C">
      <w:pPr>
        <w:pStyle w:val="berschrift2"/>
      </w:pPr>
      <w:bookmarkStart w:id="30" w:name="_Toc134194711"/>
      <w:r>
        <w:t>Transport</w:t>
      </w:r>
      <w:bookmarkEnd w:id="30"/>
    </w:p>
    <w:p w14:paraId="705DD98F" w14:textId="564D6E09" w:rsidR="0038762C" w:rsidRDefault="0038762C" w:rsidP="0038762C">
      <w:pPr>
        <w:pStyle w:val="berschrift2"/>
        <w:numPr>
          <w:ilvl w:val="1"/>
          <w:numId w:val="0"/>
        </w:numPr>
        <w:ind w:left="567"/>
      </w:pPr>
    </w:p>
    <w:p w14:paraId="78BDFE3C" w14:textId="4FC5EAE0" w:rsidR="0038762C" w:rsidRPr="0038762C" w:rsidRDefault="0038762C" w:rsidP="0038762C">
      <w:pPr>
        <w:pStyle w:val="berschrift2"/>
      </w:pPr>
      <w:bookmarkStart w:id="31" w:name="_Toc134194712"/>
      <w:r>
        <w:t>Löschanlage</w:t>
      </w:r>
      <w:bookmarkEnd w:id="31"/>
    </w:p>
    <w:p w14:paraId="3723D966" w14:textId="1ECB680F" w:rsidR="005B3F34" w:rsidRPr="00AA606A" w:rsidRDefault="005B3F34" w:rsidP="005B3F34">
      <w:pPr>
        <w:pStyle w:val="TextStandard"/>
      </w:pPr>
    </w:p>
    <w:p w14:paraId="7557FC03" w14:textId="45E1002A" w:rsidR="005B3F34" w:rsidRPr="00AA606A" w:rsidRDefault="005B3F34" w:rsidP="005B3F34">
      <w:pPr>
        <w:pStyle w:val="berschrift2"/>
      </w:pPr>
      <w:bookmarkStart w:id="32" w:name="_Toc134194713"/>
      <w:r>
        <w:t>Erdung</w:t>
      </w:r>
      <w:bookmarkEnd w:id="32"/>
    </w:p>
    <w:p w14:paraId="4B6BF6C0" w14:textId="53FB8711" w:rsidR="005B3F34" w:rsidRPr="00AA606A" w:rsidRDefault="005B3F34" w:rsidP="005B3F34">
      <w:pPr>
        <w:pStyle w:val="TextStandard"/>
      </w:pPr>
    </w:p>
    <w:p w14:paraId="07E600BD" w14:textId="35C7BC48" w:rsidR="005B3F34" w:rsidRPr="00AA606A" w:rsidRDefault="005B3F34" w:rsidP="005B3F34">
      <w:pPr>
        <w:pStyle w:val="berschrift2"/>
      </w:pPr>
      <w:bookmarkStart w:id="33" w:name="_Toc134194714"/>
      <w:r>
        <w:t>Standards Swissgrid</w:t>
      </w:r>
      <w:bookmarkEnd w:id="33"/>
    </w:p>
    <w:p w14:paraId="60FF7DEE" w14:textId="471B5C42" w:rsidR="0038762C" w:rsidRDefault="0038762C">
      <w:pPr>
        <w:adjustRightInd/>
        <w:snapToGrid/>
        <w:spacing w:line="240" w:lineRule="auto"/>
      </w:pPr>
      <w:r>
        <w:br w:type="page"/>
      </w:r>
    </w:p>
    <w:p w14:paraId="4A72A2FA" w14:textId="70AD4805" w:rsidR="00E509AA" w:rsidRPr="00AA606A" w:rsidRDefault="00E509AA" w:rsidP="00E509AA">
      <w:pPr>
        <w:pStyle w:val="berschrift1"/>
      </w:pPr>
      <w:bookmarkStart w:id="34" w:name="_Toc134194715"/>
      <w:r>
        <w:lastRenderedPageBreak/>
        <w:t>Leitungseinführung</w:t>
      </w:r>
      <w:bookmarkEnd w:id="34"/>
    </w:p>
    <w:p w14:paraId="2AE329B0" w14:textId="7BD42398" w:rsidR="00E509AA" w:rsidRPr="00AA606A" w:rsidRDefault="00E509AA" w:rsidP="00E509AA">
      <w:pPr>
        <w:pStyle w:val="berschrift2"/>
        <w:numPr>
          <w:ilvl w:val="1"/>
          <w:numId w:val="1"/>
        </w:numPr>
      </w:pPr>
      <w:bookmarkStart w:id="35" w:name="_Toc134194716"/>
      <w:r>
        <w:t>Ausgangslage</w:t>
      </w:r>
      <w:bookmarkEnd w:id="35"/>
    </w:p>
    <w:p w14:paraId="67C308BF" w14:textId="529658B4" w:rsidR="00E509AA" w:rsidRPr="00AA606A" w:rsidRDefault="00E509AA" w:rsidP="00E509AA">
      <w:pPr>
        <w:pStyle w:val="TextStandard"/>
      </w:pPr>
    </w:p>
    <w:p w14:paraId="40336FFD" w14:textId="764919BE" w:rsidR="00E509AA" w:rsidRPr="00AA606A" w:rsidRDefault="00E509AA" w:rsidP="00E509AA">
      <w:pPr>
        <w:pStyle w:val="berschrift2"/>
        <w:numPr>
          <w:ilvl w:val="1"/>
          <w:numId w:val="1"/>
        </w:numPr>
      </w:pPr>
      <w:bookmarkStart w:id="36" w:name="_Toc134194717"/>
      <w:r>
        <w:t>Layout</w:t>
      </w:r>
      <w:bookmarkEnd w:id="36"/>
    </w:p>
    <w:p w14:paraId="105C0645" w14:textId="283A4F1A" w:rsidR="00E509AA" w:rsidRPr="00AA606A" w:rsidRDefault="00E509AA" w:rsidP="00E509AA">
      <w:pPr>
        <w:pStyle w:val="TextStandard"/>
      </w:pPr>
    </w:p>
    <w:p w14:paraId="356931E0" w14:textId="4B5ADF2A" w:rsidR="00E509AA" w:rsidRPr="00AA606A" w:rsidRDefault="00267651" w:rsidP="00E509AA">
      <w:pPr>
        <w:pStyle w:val="berschrift2"/>
        <w:numPr>
          <w:ilvl w:val="1"/>
          <w:numId w:val="1"/>
        </w:numPr>
      </w:pPr>
      <w:bookmarkStart w:id="37" w:name="_Toc134194718"/>
      <w:r>
        <w:t>Gittermaste</w:t>
      </w:r>
      <w:bookmarkEnd w:id="37"/>
    </w:p>
    <w:p w14:paraId="1FAB29AE" w14:textId="16A904EC" w:rsidR="00E509AA" w:rsidRPr="00AA606A" w:rsidRDefault="00E509AA" w:rsidP="00E509AA">
      <w:pPr>
        <w:pStyle w:val="TextStandard"/>
      </w:pPr>
    </w:p>
    <w:p w14:paraId="046AC0BF" w14:textId="5DC17900" w:rsidR="00E509AA" w:rsidRDefault="00F44253" w:rsidP="00E509AA">
      <w:pPr>
        <w:pStyle w:val="berschrift2"/>
      </w:pPr>
      <w:bookmarkStart w:id="38" w:name="_Toc134194719"/>
      <w:r>
        <w:t>Profile</w:t>
      </w:r>
      <w:bookmarkEnd w:id="38"/>
    </w:p>
    <w:p w14:paraId="2C2DACE2" w14:textId="49C2CC05" w:rsidR="00F44253" w:rsidRDefault="00F44253" w:rsidP="00F44253">
      <w:pPr>
        <w:pStyle w:val="TextStandard"/>
      </w:pPr>
    </w:p>
    <w:p w14:paraId="1D35541D" w14:textId="34FD1B42" w:rsidR="00F44253" w:rsidRPr="00F44253" w:rsidRDefault="00F44253" w:rsidP="00F44253">
      <w:pPr>
        <w:pStyle w:val="berschrift2"/>
      </w:pPr>
      <w:bookmarkStart w:id="39" w:name="_Toc134194720"/>
      <w:r>
        <w:t>Abspannungen</w:t>
      </w:r>
      <w:bookmarkEnd w:id="39"/>
    </w:p>
    <w:p w14:paraId="0E710C46" w14:textId="6326CF3C" w:rsidR="00E509AA" w:rsidRPr="00AA606A" w:rsidRDefault="00E509AA" w:rsidP="00E509AA">
      <w:pPr>
        <w:pStyle w:val="TextStandard"/>
      </w:pPr>
    </w:p>
    <w:p w14:paraId="21F08557" w14:textId="21D3C6EC" w:rsidR="00E509AA" w:rsidRPr="00AA606A" w:rsidRDefault="00E509AA" w:rsidP="00E509AA">
      <w:pPr>
        <w:pStyle w:val="berschrift2"/>
      </w:pPr>
      <w:bookmarkStart w:id="40" w:name="_Toc134194721"/>
      <w:r>
        <w:t>Standards Swissgrid</w:t>
      </w:r>
      <w:bookmarkEnd w:id="40"/>
    </w:p>
    <w:p w14:paraId="38D8B244" w14:textId="625AC741" w:rsidR="00F44253" w:rsidRDefault="00F44253">
      <w:pPr>
        <w:adjustRightInd/>
        <w:snapToGrid/>
        <w:spacing w:line="240" w:lineRule="auto"/>
      </w:pPr>
      <w:r>
        <w:br w:type="page"/>
      </w:r>
    </w:p>
    <w:p w14:paraId="245CE0E2" w14:textId="65A6F24C" w:rsidR="00E509AA" w:rsidRPr="00AA606A" w:rsidRDefault="00E509AA" w:rsidP="00E509AA">
      <w:pPr>
        <w:pStyle w:val="berschrift1"/>
      </w:pPr>
      <w:bookmarkStart w:id="41" w:name="_Toc134194722"/>
      <w:r>
        <w:lastRenderedPageBreak/>
        <w:t>HS-Kabelanlagen</w:t>
      </w:r>
      <w:bookmarkEnd w:id="41"/>
    </w:p>
    <w:p w14:paraId="1A2BF434" w14:textId="77132FE1" w:rsidR="00E509AA" w:rsidRPr="00AA606A" w:rsidRDefault="00E509AA" w:rsidP="00E509AA">
      <w:pPr>
        <w:pStyle w:val="berschrift2"/>
        <w:numPr>
          <w:ilvl w:val="1"/>
          <w:numId w:val="1"/>
        </w:numPr>
      </w:pPr>
      <w:bookmarkStart w:id="42" w:name="_Toc134194723"/>
      <w:r>
        <w:t>Ausgangslage</w:t>
      </w:r>
      <w:bookmarkEnd w:id="42"/>
    </w:p>
    <w:p w14:paraId="234427EA" w14:textId="5747A08C" w:rsidR="00E509AA" w:rsidRPr="00AA606A" w:rsidRDefault="00E509AA" w:rsidP="00E509AA">
      <w:pPr>
        <w:pStyle w:val="TextStandard"/>
      </w:pPr>
    </w:p>
    <w:p w14:paraId="08BBF841" w14:textId="03D83348" w:rsidR="00E509AA" w:rsidRPr="00AA606A" w:rsidRDefault="002927E2" w:rsidP="00E509AA">
      <w:pPr>
        <w:pStyle w:val="berschrift2"/>
        <w:numPr>
          <w:ilvl w:val="1"/>
          <w:numId w:val="1"/>
        </w:numPr>
      </w:pPr>
      <w:bookmarkStart w:id="43" w:name="_Toc134194724"/>
      <w:r>
        <w:t>Technische Spezifikation und Dimensionierung</w:t>
      </w:r>
      <w:bookmarkEnd w:id="43"/>
    </w:p>
    <w:p w14:paraId="2E2F8A97" w14:textId="6211276D" w:rsidR="00E509AA" w:rsidRPr="00AA606A" w:rsidRDefault="00E509AA" w:rsidP="00E509AA">
      <w:pPr>
        <w:pStyle w:val="TextStandard"/>
      </w:pPr>
    </w:p>
    <w:p w14:paraId="70E48670" w14:textId="4062E743" w:rsidR="00E509AA" w:rsidRPr="00AA606A" w:rsidRDefault="00D01CF7" w:rsidP="00E509AA">
      <w:pPr>
        <w:pStyle w:val="berschrift2"/>
        <w:numPr>
          <w:ilvl w:val="1"/>
          <w:numId w:val="1"/>
        </w:numPr>
      </w:pPr>
      <w:bookmarkStart w:id="44" w:name="_Toc134194725"/>
      <w:r>
        <w:t>Rohrblockprofil</w:t>
      </w:r>
      <w:bookmarkEnd w:id="44"/>
    </w:p>
    <w:p w14:paraId="0A0670C0" w14:textId="1F0C317B" w:rsidR="00E509AA" w:rsidRPr="00AA606A" w:rsidRDefault="00E509AA" w:rsidP="00E509AA">
      <w:pPr>
        <w:pStyle w:val="TextStandard"/>
      </w:pPr>
    </w:p>
    <w:p w14:paraId="22F06752" w14:textId="5ABB7E0B" w:rsidR="00E509AA" w:rsidRPr="00AA606A" w:rsidRDefault="00E509AA" w:rsidP="00E509AA">
      <w:pPr>
        <w:pStyle w:val="berschrift2"/>
      </w:pPr>
      <w:bookmarkStart w:id="45" w:name="_Toc134194726"/>
      <w:r>
        <w:t>Standards Swissgrid</w:t>
      </w:r>
      <w:bookmarkEnd w:id="45"/>
    </w:p>
    <w:p w14:paraId="6F3C6A26" w14:textId="0D4E8A92" w:rsidR="00D01CF7" w:rsidRDefault="00D01CF7">
      <w:pPr>
        <w:adjustRightInd/>
        <w:snapToGrid/>
        <w:spacing w:line="240" w:lineRule="auto"/>
      </w:pPr>
      <w:r>
        <w:br w:type="page"/>
      </w:r>
    </w:p>
    <w:p w14:paraId="0E2BE174" w14:textId="64031668" w:rsidR="00E509AA" w:rsidRPr="00AA606A" w:rsidRDefault="00E509AA" w:rsidP="00E509AA">
      <w:pPr>
        <w:pStyle w:val="berschrift1"/>
      </w:pPr>
      <w:bookmarkStart w:id="46" w:name="_Toc134194727"/>
      <w:r>
        <w:lastRenderedPageBreak/>
        <w:t>Nebenanlagen</w:t>
      </w:r>
      <w:bookmarkEnd w:id="46"/>
    </w:p>
    <w:p w14:paraId="4474CF9F" w14:textId="065AB6DF" w:rsidR="00E509AA" w:rsidRPr="00AA606A" w:rsidRDefault="00E509AA" w:rsidP="00E509AA">
      <w:pPr>
        <w:pStyle w:val="berschrift2"/>
        <w:numPr>
          <w:ilvl w:val="1"/>
          <w:numId w:val="1"/>
        </w:numPr>
      </w:pPr>
      <w:bookmarkStart w:id="47" w:name="_Toc134194728"/>
      <w:r>
        <w:t>Ausgangslage</w:t>
      </w:r>
      <w:bookmarkEnd w:id="47"/>
    </w:p>
    <w:p w14:paraId="504DCE3E" w14:textId="1FBA75FC" w:rsidR="00E509AA" w:rsidRPr="00AA606A" w:rsidRDefault="00E509AA" w:rsidP="00E509AA">
      <w:pPr>
        <w:pStyle w:val="TextStandard"/>
      </w:pPr>
    </w:p>
    <w:p w14:paraId="53EE054D" w14:textId="1F238F0E" w:rsidR="00E509AA" w:rsidRPr="00AA606A" w:rsidRDefault="00E509AA" w:rsidP="00E509AA">
      <w:pPr>
        <w:pStyle w:val="berschrift2"/>
        <w:numPr>
          <w:ilvl w:val="1"/>
          <w:numId w:val="1"/>
        </w:numPr>
      </w:pPr>
      <w:bookmarkStart w:id="48" w:name="_Toc134194729"/>
      <w:r>
        <w:t>Layout</w:t>
      </w:r>
      <w:bookmarkEnd w:id="48"/>
    </w:p>
    <w:p w14:paraId="6D4E4093" w14:textId="583B60B1" w:rsidR="00E509AA" w:rsidRPr="00AA606A" w:rsidRDefault="00E509AA" w:rsidP="00E509AA">
      <w:pPr>
        <w:pStyle w:val="TextStandard"/>
      </w:pPr>
    </w:p>
    <w:p w14:paraId="6E102CED" w14:textId="63DD1349" w:rsidR="00E509AA" w:rsidRPr="00AA606A" w:rsidRDefault="00E509AA" w:rsidP="00E509AA">
      <w:pPr>
        <w:pStyle w:val="berschrift2"/>
        <w:numPr>
          <w:ilvl w:val="1"/>
          <w:numId w:val="1"/>
        </w:numPr>
      </w:pPr>
      <w:bookmarkStart w:id="49" w:name="_Toc134194730"/>
      <w:r>
        <w:t>Technische Nenndaten</w:t>
      </w:r>
      <w:bookmarkEnd w:id="49"/>
    </w:p>
    <w:p w14:paraId="7D988518" w14:textId="56A9CDDA" w:rsidR="00E509AA" w:rsidRPr="00AA606A" w:rsidRDefault="00E509AA" w:rsidP="00E509AA">
      <w:pPr>
        <w:pStyle w:val="TextStandard"/>
      </w:pPr>
    </w:p>
    <w:p w14:paraId="5F36D371" w14:textId="3E794E16" w:rsidR="00E509AA" w:rsidRPr="00AA606A" w:rsidRDefault="00E509AA" w:rsidP="00E509AA">
      <w:pPr>
        <w:pStyle w:val="berschrift2"/>
      </w:pPr>
      <w:bookmarkStart w:id="50" w:name="_Toc134194731"/>
      <w:r>
        <w:t>Erdung</w:t>
      </w:r>
      <w:bookmarkEnd w:id="50"/>
    </w:p>
    <w:p w14:paraId="555A7B47" w14:textId="45805D5B" w:rsidR="00E509AA" w:rsidRPr="00AA606A" w:rsidRDefault="00E509AA" w:rsidP="00E509AA">
      <w:pPr>
        <w:pStyle w:val="TextStandard"/>
      </w:pPr>
    </w:p>
    <w:p w14:paraId="0B383BD9" w14:textId="3AD6ED82" w:rsidR="00E509AA" w:rsidRPr="00AA606A" w:rsidRDefault="00E509AA" w:rsidP="00E509AA">
      <w:pPr>
        <w:pStyle w:val="berschrift2"/>
      </w:pPr>
      <w:bookmarkStart w:id="51" w:name="_Toc134194732"/>
      <w:r>
        <w:t>Standards Swissgrid</w:t>
      </w:r>
      <w:bookmarkEnd w:id="51"/>
    </w:p>
    <w:p w14:paraId="060C974C" w14:textId="5106845C" w:rsidR="00E509AA" w:rsidRDefault="00E509AA" w:rsidP="00FC26CB">
      <w:pPr>
        <w:pStyle w:val="TextStandard"/>
      </w:pPr>
    </w:p>
    <w:p w14:paraId="0F04C1DA" w14:textId="6C096C0F" w:rsidR="002C5CF3" w:rsidRDefault="002C5CF3">
      <w:pPr>
        <w:adjustRightInd/>
        <w:snapToGrid/>
        <w:spacing w:line="240" w:lineRule="auto"/>
      </w:pPr>
      <w:r>
        <w:br w:type="page"/>
      </w:r>
    </w:p>
    <w:p w14:paraId="71E2309F" w14:textId="612F33B8" w:rsidR="002C5CF3" w:rsidRPr="00AA606A" w:rsidRDefault="002C5CF3" w:rsidP="002C5CF3">
      <w:pPr>
        <w:pStyle w:val="berschrift1"/>
      </w:pPr>
      <w:bookmarkStart w:id="52" w:name="_Toc134194733"/>
      <w:r>
        <w:lastRenderedPageBreak/>
        <w:t>Sekundärtechnik (SAS)</w:t>
      </w:r>
      <w:bookmarkEnd w:id="52"/>
    </w:p>
    <w:p w14:paraId="0D70313C" w14:textId="173B4535" w:rsidR="002C5CF3" w:rsidRPr="00AA606A" w:rsidRDefault="002C5CF3" w:rsidP="002C5CF3">
      <w:pPr>
        <w:pStyle w:val="berschrift2"/>
        <w:numPr>
          <w:ilvl w:val="1"/>
          <w:numId w:val="1"/>
        </w:numPr>
      </w:pPr>
      <w:bookmarkStart w:id="53" w:name="_Toc134194734"/>
      <w:r>
        <w:t>Ausgangslage</w:t>
      </w:r>
      <w:bookmarkEnd w:id="53"/>
    </w:p>
    <w:p w14:paraId="241D8CD0" w14:textId="29685CBF" w:rsidR="002C5CF3" w:rsidRPr="00AA606A" w:rsidRDefault="002C5CF3" w:rsidP="002C5CF3">
      <w:pPr>
        <w:pStyle w:val="TextStandard"/>
      </w:pPr>
    </w:p>
    <w:p w14:paraId="1CAFBC04" w14:textId="18B88A4E" w:rsidR="002C5CF3" w:rsidRPr="00AA606A" w:rsidRDefault="002C5CF3" w:rsidP="002C5CF3">
      <w:pPr>
        <w:pStyle w:val="berschrift2"/>
        <w:numPr>
          <w:ilvl w:val="1"/>
          <w:numId w:val="1"/>
        </w:numPr>
      </w:pPr>
      <w:bookmarkStart w:id="54" w:name="_Toc134194735"/>
      <w:r>
        <w:t>380kV Anlageteil</w:t>
      </w:r>
      <w:bookmarkEnd w:id="54"/>
    </w:p>
    <w:p w14:paraId="1CCC9EA0" w14:textId="5BAFA5D5" w:rsidR="002C5CF3" w:rsidRPr="00AA606A" w:rsidRDefault="002C5CF3" w:rsidP="002C5CF3">
      <w:pPr>
        <w:pStyle w:val="TextStandard"/>
      </w:pPr>
    </w:p>
    <w:p w14:paraId="70EE2A4D" w14:textId="02749C83" w:rsidR="002C5CF3" w:rsidRPr="00AA606A" w:rsidRDefault="002C5CF3" w:rsidP="002C5CF3">
      <w:pPr>
        <w:pStyle w:val="berschrift2"/>
        <w:numPr>
          <w:ilvl w:val="1"/>
          <w:numId w:val="1"/>
        </w:numPr>
      </w:pPr>
      <w:bookmarkStart w:id="55" w:name="_Toc134194736"/>
      <w:r>
        <w:t>220kV Anlageteil</w:t>
      </w:r>
      <w:bookmarkEnd w:id="55"/>
    </w:p>
    <w:p w14:paraId="7BD9C56E" w14:textId="617CA06A" w:rsidR="002C5CF3" w:rsidRPr="00AA606A" w:rsidRDefault="002C5CF3" w:rsidP="002C5CF3">
      <w:pPr>
        <w:pStyle w:val="TextStandard"/>
      </w:pPr>
    </w:p>
    <w:p w14:paraId="6C77F7BB" w14:textId="40B078E5" w:rsidR="002C5CF3" w:rsidRPr="00AA606A" w:rsidRDefault="002C5CF3" w:rsidP="002C5CF3">
      <w:pPr>
        <w:pStyle w:val="berschrift2"/>
      </w:pPr>
      <w:bookmarkStart w:id="56" w:name="_Toc134194737"/>
      <w:r>
        <w:t>Kommunikationstechnik</w:t>
      </w:r>
      <w:bookmarkEnd w:id="56"/>
    </w:p>
    <w:p w14:paraId="5167BAFE" w14:textId="005FEB44" w:rsidR="002C5CF3" w:rsidRPr="00AA606A" w:rsidRDefault="002C5CF3" w:rsidP="002C5CF3">
      <w:pPr>
        <w:pStyle w:val="TextStandard"/>
      </w:pPr>
    </w:p>
    <w:p w14:paraId="137D7812" w14:textId="5B93B237" w:rsidR="002C5CF3" w:rsidRDefault="002C5CF3" w:rsidP="002C5CF3">
      <w:pPr>
        <w:pStyle w:val="berschrift2"/>
      </w:pPr>
      <w:bookmarkStart w:id="57" w:name="_Toc134194738"/>
      <w:r>
        <w:t>Arbeiten in den Gegenstationen</w:t>
      </w:r>
      <w:bookmarkEnd w:id="57"/>
    </w:p>
    <w:p w14:paraId="2AD2032C" w14:textId="7491A15E" w:rsidR="002C5CF3" w:rsidRDefault="002C5CF3">
      <w:pPr>
        <w:adjustRightInd/>
        <w:snapToGrid/>
        <w:spacing w:line="240" w:lineRule="auto"/>
      </w:pPr>
      <w:r>
        <w:br w:type="page"/>
      </w:r>
    </w:p>
    <w:p w14:paraId="65DA0C9F" w14:textId="52FD19FC" w:rsidR="002C5CF3" w:rsidRPr="00AA606A" w:rsidRDefault="002C5CF3" w:rsidP="002C5CF3">
      <w:pPr>
        <w:pStyle w:val="berschrift1"/>
      </w:pPr>
      <w:bookmarkStart w:id="58" w:name="_Toc134194739"/>
      <w:r>
        <w:lastRenderedPageBreak/>
        <w:t>Hoch-/ und Tiefbau</w:t>
      </w:r>
      <w:bookmarkEnd w:id="58"/>
    </w:p>
    <w:p w14:paraId="79231B6E" w14:textId="65F62187" w:rsidR="002C5CF3" w:rsidRPr="00AA606A" w:rsidRDefault="002C5CF3" w:rsidP="002C5CF3">
      <w:pPr>
        <w:pStyle w:val="berschrift2"/>
        <w:numPr>
          <w:ilvl w:val="1"/>
          <w:numId w:val="1"/>
        </w:numPr>
      </w:pPr>
      <w:bookmarkStart w:id="59" w:name="_Toc134194740"/>
      <w:r>
        <w:t>Ausgangslage</w:t>
      </w:r>
      <w:bookmarkEnd w:id="59"/>
    </w:p>
    <w:p w14:paraId="52E04BD6" w14:textId="5C01C8D6" w:rsidR="002C5CF3" w:rsidRPr="00AA606A" w:rsidRDefault="002C5CF3" w:rsidP="002C5CF3">
      <w:pPr>
        <w:pStyle w:val="TextStandard"/>
      </w:pPr>
    </w:p>
    <w:p w14:paraId="01CA3AC5" w14:textId="4A6202E7" w:rsidR="002C5CF3" w:rsidRPr="00AA606A" w:rsidRDefault="002C5CF3" w:rsidP="002C5CF3">
      <w:pPr>
        <w:pStyle w:val="berschrift2"/>
        <w:numPr>
          <w:ilvl w:val="1"/>
          <w:numId w:val="1"/>
        </w:numPr>
      </w:pPr>
      <w:bookmarkStart w:id="60" w:name="_Toc134194741"/>
      <w:r>
        <w:t>Layout</w:t>
      </w:r>
      <w:bookmarkEnd w:id="60"/>
    </w:p>
    <w:p w14:paraId="463D4BDE" w14:textId="4F95D9B4" w:rsidR="002C5CF3" w:rsidRPr="00AA606A" w:rsidRDefault="002C5CF3" w:rsidP="002C5CF3">
      <w:pPr>
        <w:pStyle w:val="TextStandard"/>
      </w:pPr>
    </w:p>
    <w:p w14:paraId="38945540" w14:textId="24CD0243" w:rsidR="002C5CF3" w:rsidRPr="00AA606A" w:rsidRDefault="002C5CF3" w:rsidP="002C5CF3">
      <w:pPr>
        <w:pStyle w:val="berschrift2"/>
        <w:numPr>
          <w:ilvl w:val="1"/>
          <w:numId w:val="1"/>
        </w:numPr>
      </w:pPr>
      <w:bookmarkStart w:id="61" w:name="_Toc134194742"/>
      <w:r>
        <w:t>Technische Nenndaten</w:t>
      </w:r>
      <w:bookmarkEnd w:id="61"/>
    </w:p>
    <w:p w14:paraId="2D973B50" w14:textId="51243875" w:rsidR="002C5CF3" w:rsidRPr="00AA606A" w:rsidRDefault="002C5CF3" w:rsidP="002C5CF3">
      <w:pPr>
        <w:pStyle w:val="TextStandard"/>
      </w:pPr>
    </w:p>
    <w:p w14:paraId="66102495" w14:textId="3E643F97" w:rsidR="00F178C8" w:rsidRDefault="00F178C8" w:rsidP="002C5CF3">
      <w:pPr>
        <w:pStyle w:val="berschrift2"/>
      </w:pPr>
      <w:bookmarkStart w:id="62" w:name="_Toc134194743"/>
      <w:r>
        <w:t>Haustechnik</w:t>
      </w:r>
      <w:bookmarkEnd w:id="62"/>
    </w:p>
    <w:p w14:paraId="20913E58" w14:textId="0CE22DC8" w:rsidR="00F178C8" w:rsidRPr="00F178C8" w:rsidRDefault="00F178C8" w:rsidP="00F178C8">
      <w:pPr>
        <w:pStyle w:val="TextStandard"/>
      </w:pPr>
    </w:p>
    <w:p w14:paraId="1DCB3558" w14:textId="0F97C87B" w:rsidR="002C5CF3" w:rsidRDefault="002C5CF3" w:rsidP="002C5CF3">
      <w:pPr>
        <w:pStyle w:val="berschrift2"/>
      </w:pPr>
      <w:bookmarkStart w:id="63" w:name="_Toc134194744"/>
      <w:r>
        <w:t>Erdung</w:t>
      </w:r>
      <w:bookmarkEnd w:id="63"/>
    </w:p>
    <w:p w14:paraId="331DD880" w14:textId="785542F6" w:rsidR="00F178C8" w:rsidRDefault="00F178C8" w:rsidP="00F178C8">
      <w:pPr>
        <w:pStyle w:val="TextStandard"/>
      </w:pPr>
    </w:p>
    <w:p w14:paraId="02C16E85" w14:textId="48ED807E" w:rsidR="00F178C8" w:rsidRDefault="00F178C8" w:rsidP="00F178C8">
      <w:pPr>
        <w:pStyle w:val="berschrift2"/>
      </w:pPr>
      <w:bookmarkStart w:id="64" w:name="_Toc134194745"/>
      <w:r>
        <w:t>Trafostandplatz / Löschanlage</w:t>
      </w:r>
      <w:bookmarkEnd w:id="64"/>
    </w:p>
    <w:p w14:paraId="47A72A24" w14:textId="62FC0CA4" w:rsidR="00F178C8" w:rsidRDefault="00F178C8" w:rsidP="00F178C8">
      <w:pPr>
        <w:pStyle w:val="TextStandard"/>
      </w:pPr>
    </w:p>
    <w:p w14:paraId="714E3C87" w14:textId="6656ED98" w:rsidR="00F178C8" w:rsidRPr="00F178C8" w:rsidRDefault="00F178C8" w:rsidP="00444088">
      <w:pPr>
        <w:pStyle w:val="berschrift2"/>
      </w:pPr>
      <w:bookmarkStart w:id="65" w:name="_Toc134194746"/>
      <w:r>
        <w:t>Zaun</w:t>
      </w:r>
      <w:r w:rsidR="00444088">
        <w:t>analage mit Tor</w:t>
      </w:r>
      <w:bookmarkEnd w:id="65"/>
    </w:p>
    <w:p w14:paraId="17CA3D2C" w14:textId="614E60CC" w:rsidR="002C5CF3" w:rsidRPr="00AA606A" w:rsidRDefault="002C5CF3" w:rsidP="002C5CF3">
      <w:pPr>
        <w:pStyle w:val="TextStandard"/>
      </w:pPr>
    </w:p>
    <w:p w14:paraId="44999069" w14:textId="76EF44E4" w:rsidR="002C5CF3" w:rsidRPr="00AA606A" w:rsidRDefault="002C5CF3" w:rsidP="002C5CF3">
      <w:pPr>
        <w:pStyle w:val="berschrift2"/>
      </w:pPr>
      <w:bookmarkStart w:id="66" w:name="_Toc134194747"/>
      <w:r>
        <w:t>Standards Swissgrid</w:t>
      </w:r>
      <w:bookmarkEnd w:id="66"/>
    </w:p>
    <w:p w14:paraId="5741BB58" w14:textId="4587F7A4" w:rsidR="00444088" w:rsidRDefault="00444088">
      <w:pPr>
        <w:adjustRightInd/>
        <w:snapToGrid/>
        <w:spacing w:line="240" w:lineRule="auto"/>
      </w:pPr>
      <w:r>
        <w:br w:type="page"/>
      </w:r>
    </w:p>
    <w:p w14:paraId="170FFC0E" w14:textId="584FFED6" w:rsidR="00444088" w:rsidRPr="00AA606A" w:rsidRDefault="00CC6F50" w:rsidP="00444088">
      <w:pPr>
        <w:pStyle w:val="berschrift1"/>
      </w:pPr>
      <w:bookmarkStart w:id="67" w:name="_Toc134194748"/>
      <w:r>
        <w:lastRenderedPageBreak/>
        <w:t>Ausschaltplanung und Provisorien</w:t>
      </w:r>
      <w:bookmarkEnd w:id="67"/>
    </w:p>
    <w:p w14:paraId="15D05749" w14:textId="080E142C" w:rsidR="00CC6F50" w:rsidRDefault="00CC6F50">
      <w:pPr>
        <w:adjustRightInd/>
        <w:snapToGrid/>
        <w:spacing w:line="240" w:lineRule="auto"/>
      </w:pPr>
      <w:r>
        <w:br w:type="page"/>
      </w:r>
    </w:p>
    <w:p w14:paraId="2451A9E5" w14:textId="56C6100D" w:rsidR="00CC6F50" w:rsidRPr="00CC6F50" w:rsidRDefault="00CC6F50" w:rsidP="00CC6F50">
      <w:pPr>
        <w:pStyle w:val="berschrift1"/>
      </w:pPr>
      <w:bookmarkStart w:id="68" w:name="_Toc134194749"/>
      <w:r>
        <w:lastRenderedPageBreak/>
        <w:t>Sonstige Bestimmungen</w:t>
      </w:r>
      <w:bookmarkEnd w:id="68"/>
    </w:p>
    <w:p w14:paraId="3666E700" w14:textId="2DA6DDE7" w:rsidR="00CC6F50" w:rsidRPr="00AA606A" w:rsidRDefault="00CC6F50" w:rsidP="00CC6F50">
      <w:pPr>
        <w:pStyle w:val="berschrift2"/>
        <w:numPr>
          <w:ilvl w:val="1"/>
          <w:numId w:val="1"/>
        </w:numPr>
      </w:pPr>
      <w:bookmarkStart w:id="69" w:name="_Toc134194750"/>
      <w:r>
        <w:t>Arbeitssicherheit</w:t>
      </w:r>
      <w:bookmarkEnd w:id="69"/>
    </w:p>
    <w:p w14:paraId="24B8B781" w14:textId="24FCFBBF" w:rsidR="00CC6F50" w:rsidRPr="00AA606A" w:rsidRDefault="00CC6F50" w:rsidP="00CC6F50">
      <w:pPr>
        <w:pStyle w:val="TextStandard"/>
      </w:pPr>
    </w:p>
    <w:p w14:paraId="5D6494CC" w14:textId="5A3BFFA7" w:rsidR="00CC6F50" w:rsidRPr="00AA606A" w:rsidRDefault="00CC6F50" w:rsidP="00CC6F50">
      <w:pPr>
        <w:pStyle w:val="berschrift2"/>
        <w:numPr>
          <w:ilvl w:val="1"/>
          <w:numId w:val="1"/>
        </w:numPr>
      </w:pPr>
      <w:bookmarkStart w:id="70" w:name="_Toc134194751"/>
      <w:r>
        <w:t>Projektrisiken</w:t>
      </w:r>
      <w:bookmarkEnd w:id="70"/>
    </w:p>
    <w:p w14:paraId="76AD3424" w14:textId="75BA0917" w:rsidR="00CC6F50" w:rsidRPr="00AA606A" w:rsidRDefault="00CC6F50" w:rsidP="00CC6F50">
      <w:pPr>
        <w:pStyle w:val="TextStandard"/>
      </w:pPr>
    </w:p>
    <w:p w14:paraId="6DB647B4" w14:textId="2C4DB408" w:rsidR="00CC6F50" w:rsidRPr="00AA606A" w:rsidRDefault="00CC6F50" w:rsidP="00CC6F50">
      <w:pPr>
        <w:pStyle w:val="berschrift2"/>
        <w:numPr>
          <w:ilvl w:val="1"/>
          <w:numId w:val="1"/>
        </w:numPr>
      </w:pPr>
      <w:bookmarkStart w:id="71" w:name="_Toc134194752"/>
      <w:r>
        <w:t>Kommunikation und Stakeholder</w:t>
      </w:r>
      <w:bookmarkEnd w:id="71"/>
    </w:p>
    <w:p w14:paraId="04E9C3B3" w14:textId="566E381F" w:rsidR="00CC6F50" w:rsidRPr="00AA606A" w:rsidRDefault="00CC6F50" w:rsidP="00CC6F50">
      <w:pPr>
        <w:pStyle w:val="TextStandard"/>
      </w:pPr>
    </w:p>
    <w:p w14:paraId="17054E85" w14:textId="22E16DB2" w:rsidR="00CC6F50" w:rsidRPr="00AA606A" w:rsidRDefault="00CC6F50" w:rsidP="00CC6F50">
      <w:pPr>
        <w:pStyle w:val="berschrift2"/>
      </w:pPr>
      <w:bookmarkStart w:id="72" w:name="_Toc134194753"/>
      <w:r>
        <w:t>Abhängigkeit zu weiteren Projekten</w:t>
      </w:r>
      <w:bookmarkEnd w:id="72"/>
    </w:p>
    <w:p w14:paraId="4722275E" w14:textId="1DB52AE3" w:rsidR="00CC6F50" w:rsidRDefault="00CC6F50">
      <w:pPr>
        <w:adjustRightInd/>
        <w:snapToGrid/>
        <w:spacing w:line="240" w:lineRule="auto"/>
      </w:pPr>
      <w:r>
        <w:br w:type="page"/>
      </w:r>
    </w:p>
    <w:p w14:paraId="12430540" w14:textId="1F488C0D" w:rsidR="00216844" w:rsidRPr="00AA606A" w:rsidRDefault="00216844" w:rsidP="0032109C">
      <w:pPr>
        <w:adjustRightInd/>
        <w:snapToGrid/>
        <w:spacing w:line="240" w:lineRule="auto"/>
      </w:pPr>
    </w:p>
    <w:p w14:paraId="70A8001A" w14:textId="408A2C85" w:rsidR="00A22921" w:rsidRDefault="00A22921" w:rsidP="00372DA2">
      <w:pPr>
        <w:pStyle w:val="berschrift1"/>
      </w:pPr>
      <w:bookmarkStart w:id="73" w:name="_Toc134194754"/>
      <w:r>
        <w:t>Beschaffungsplanung</w:t>
      </w:r>
      <w:bookmarkEnd w:id="73"/>
    </w:p>
    <w:p w14:paraId="7541377C" w14:textId="3A109DCC" w:rsidR="00A22921" w:rsidRDefault="00A22921">
      <w:pPr>
        <w:adjustRightInd/>
        <w:snapToGrid/>
        <w:spacing w:line="240" w:lineRule="auto"/>
        <w:rPr>
          <w:rFonts w:cs="Arial"/>
          <w:b/>
          <w:bCs/>
          <w:snapToGrid w:val="0"/>
          <w:sz w:val="28"/>
          <w:szCs w:val="28"/>
        </w:rPr>
      </w:pPr>
      <w:r>
        <w:br w:type="page"/>
      </w:r>
    </w:p>
    <w:p w14:paraId="2A88D166" w14:textId="61992536" w:rsidR="00A22921" w:rsidRDefault="00A22921" w:rsidP="00372DA2">
      <w:pPr>
        <w:pStyle w:val="berschrift1"/>
      </w:pPr>
      <w:bookmarkStart w:id="74" w:name="_Toc134194755"/>
      <w:r>
        <w:lastRenderedPageBreak/>
        <w:t>Vorbereitete Ausschreibungsunterlagen</w:t>
      </w:r>
      <w:bookmarkEnd w:id="74"/>
    </w:p>
    <w:p w14:paraId="4BC110B4" w14:textId="7DFC624C" w:rsidR="00A22921" w:rsidRDefault="00A22921">
      <w:pPr>
        <w:adjustRightInd/>
        <w:snapToGrid/>
        <w:spacing w:line="240" w:lineRule="auto"/>
        <w:rPr>
          <w:rFonts w:cs="Arial"/>
          <w:b/>
          <w:bCs/>
          <w:snapToGrid w:val="0"/>
          <w:sz w:val="28"/>
          <w:szCs w:val="28"/>
        </w:rPr>
      </w:pPr>
      <w:r>
        <w:br w:type="page"/>
      </w:r>
    </w:p>
    <w:p w14:paraId="642ED93A" w14:textId="5E648E84" w:rsidR="00A22921" w:rsidRDefault="00F24F6D" w:rsidP="00372DA2">
      <w:pPr>
        <w:pStyle w:val="berschrift1"/>
      </w:pPr>
      <w:bookmarkStart w:id="75" w:name="_Toc134194756"/>
      <w:r>
        <w:lastRenderedPageBreak/>
        <w:t>Termine</w:t>
      </w:r>
      <w:bookmarkEnd w:id="75"/>
    </w:p>
    <w:p w14:paraId="38BD1233" w14:textId="7CCE38BE" w:rsidR="00F24F6D" w:rsidRDefault="00F24F6D" w:rsidP="00F24F6D">
      <w:pPr>
        <w:pStyle w:val="berschrift2"/>
      </w:pPr>
      <w:bookmarkStart w:id="76" w:name="_Toc134194757"/>
      <w:r>
        <w:t>Meilensteine</w:t>
      </w:r>
      <w:bookmarkEnd w:id="76"/>
    </w:p>
    <w:p w14:paraId="4C7348F9" w14:textId="37AA5E2A" w:rsidR="00F24F6D" w:rsidRPr="00F24F6D" w:rsidRDefault="00F24F6D" w:rsidP="00F24F6D">
      <w:pPr>
        <w:pStyle w:val="TextStandard"/>
      </w:pPr>
    </w:p>
    <w:p w14:paraId="0BAB1016" w14:textId="2B2E5EC1" w:rsidR="00F24F6D" w:rsidRDefault="00F24F6D" w:rsidP="00F24F6D">
      <w:pPr>
        <w:pStyle w:val="berschrift2"/>
      </w:pPr>
      <w:bookmarkStart w:id="77" w:name="_Toc134194758"/>
      <w:r>
        <w:t>Terminplan</w:t>
      </w:r>
      <w:bookmarkEnd w:id="77"/>
    </w:p>
    <w:p w14:paraId="42382520" w14:textId="321E695D" w:rsidR="00F24F6D" w:rsidRPr="00F24F6D" w:rsidRDefault="00F24F6D" w:rsidP="00F24F6D">
      <w:pPr>
        <w:pStyle w:val="TextStandard"/>
      </w:pPr>
    </w:p>
    <w:p w14:paraId="2B6EAB5A" w14:textId="256C0E79" w:rsidR="00F24F6D" w:rsidRDefault="00F24F6D" w:rsidP="00F24F6D">
      <w:pPr>
        <w:pStyle w:val="berschrift2"/>
      </w:pPr>
      <w:bookmarkStart w:id="78" w:name="_Toc134194759"/>
      <w:r>
        <w:t>Etappenplan</w:t>
      </w:r>
      <w:bookmarkEnd w:id="78"/>
    </w:p>
    <w:p w14:paraId="26FC6DCF" w14:textId="41433AAC" w:rsidR="00F24F6D" w:rsidRDefault="00F24F6D">
      <w:pPr>
        <w:adjustRightInd/>
        <w:snapToGrid/>
        <w:spacing w:line="240" w:lineRule="auto"/>
      </w:pPr>
      <w:r>
        <w:br w:type="page"/>
      </w:r>
    </w:p>
    <w:p w14:paraId="14B4AEF7" w14:textId="6241560D" w:rsidR="00F24F6D" w:rsidRPr="00AA606A" w:rsidRDefault="00F24F6D" w:rsidP="00F24F6D">
      <w:pPr>
        <w:pStyle w:val="berschrift1"/>
      </w:pPr>
      <w:bookmarkStart w:id="79" w:name="_Toc134194760"/>
      <w:r>
        <w:lastRenderedPageBreak/>
        <w:t>Kostenschätzung</w:t>
      </w:r>
      <w:bookmarkEnd w:id="79"/>
    </w:p>
    <w:p w14:paraId="29F54939" w14:textId="0E741F5B" w:rsidR="00F24F6D" w:rsidRDefault="00F24F6D" w:rsidP="5A4AA2EA">
      <w:pPr>
        <w:adjustRightInd/>
        <w:snapToGrid/>
        <w:spacing w:line="240" w:lineRule="auto"/>
        <w:rPr>
          <w:rFonts w:cs="Arial"/>
          <w:b/>
          <w:bCs/>
          <w:sz w:val="24"/>
        </w:rPr>
      </w:pPr>
      <w:r>
        <w:br w:type="page"/>
      </w:r>
    </w:p>
    <w:p w14:paraId="440ACB8C" w14:textId="516D7ED8" w:rsidR="00372DA2" w:rsidRPr="00AA606A" w:rsidRDefault="00372DA2" w:rsidP="00372DA2">
      <w:pPr>
        <w:pStyle w:val="berschrift1"/>
      </w:pPr>
      <w:bookmarkStart w:id="80" w:name="_Toc134194761"/>
      <w:proofErr w:type="spellStart"/>
      <w:r w:rsidRPr="00AA606A">
        <w:lastRenderedPageBreak/>
        <w:t>Lessons</w:t>
      </w:r>
      <w:proofErr w:type="spellEnd"/>
      <w:r w:rsidRPr="00AA606A">
        <w:t xml:space="preserve"> </w:t>
      </w:r>
      <w:proofErr w:type="spellStart"/>
      <w:r w:rsidRPr="00AA606A">
        <w:t>learned</w:t>
      </w:r>
      <w:bookmarkEnd w:id="80"/>
      <w:proofErr w:type="spellEnd"/>
    </w:p>
    <w:p w14:paraId="7DB54877" w14:textId="694656B6" w:rsidR="009D74C3" w:rsidRDefault="009D74C3" w:rsidP="009D74C3">
      <w:pPr>
        <w:pStyle w:val="TextStandard"/>
        <w:rPr>
          <w:highlight w:val="lightGray"/>
        </w:rPr>
      </w:pPr>
      <w:r w:rsidRPr="00AA606A">
        <w:rPr>
          <w:highlight w:val="lightGray"/>
        </w:rPr>
        <w:t>Auflistung und Beschrieb der „</w:t>
      </w:r>
      <w:proofErr w:type="spellStart"/>
      <w:r w:rsidRPr="00AA606A">
        <w:rPr>
          <w:highlight w:val="lightGray"/>
        </w:rPr>
        <w:t>Lessons</w:t>
      </w:r>
      <w:proofErr w:type="spellEnd"/>
      <w:r w:rsidRPr="00AA606A">
        <w:rPr>
          <w:highlight w:val="lightGray"/>
        </w:rPr>
        <w:t xml:space="preserve"> </w:t>
      </w:r>
      <w:proofErr w:type="spellStart"/>
      <w:r w:rsidRPr="00AA606A">
        <w:rPr>
          <w:highlight w:val="lightGray"/>
        </w:rPr>
        <w:t>learned</w:t>
      </w:r>
      <w:proofErr w:type="spellEnd"/>
      <w:r w:rsidRPr="00AA606A">
        <w:rPr>
          <w:highlight w:val="lightGray"/>
        </w:rPr>
        <w:t>“ in dieser Projektphase</w:t>
      </w:r>
    </w:p>
    <w:p w14:paraId="02377F43" w14:textId="77777777" w:rsidR="009C3E46" w:rsidRPr="00F806DA" w:rsidRDefault="009C3E46" w:rsidP="009C3E46">
      <w:pPr>
        <w:pStyle w:val="TextStandard"/>
        <w:rPr>
          <w:highlight w:val="lightGray"/>
        </w:rPr>
      </w:pPr>
      <w:proofErr w:type="spellStart"/>
      <w:r w:rsidRPr="00F806DA">
        <w:rPr>
          <w:highlight w:val="lightGray"/>
        </w:rPr>
        <w:t>Lessons</w:t>
      </w:r>
      <w:proofErr w:type="spellEnd"/>
      <w:r w:rsidRPr="00F806DA">
        <w:rPr>
          <w:highlight w:val="lightGray"/>
        </w:rPr>
        <w:t xml:space="preserve"> </w:t>
      </w:r>
      <w:proofErr w:type="spellStart"/>
      <w:r w:rsidRPr="00F806DA">
        <w:rPr>
          <w:highlight w:val="lightGray"/>
        </w:rPr>
        <w:t>learned</w:t>
      </w:r>
      <w:proofErr w:type="spellEnd"/>
      <w:r w:rsidRPr="00F806DA">
        <w:rPr>
          <w:highlight w:val="lightGray"/>
        </w:rPr>
        <w:t xml:space="preserve"> ist für Intern Swissgrid gedacht, um Verbesserungsvorschläge und Anregungen festzuhalten.</w:t>
      </w:r>
    </w:p>
    <w:p w14:paraId="38087C3D" w14:textId="77777777" w:rsidR="00393B87" w:rsidRPr="00AA606A" w:rsidRDefault="00393B87" w:rsidP="00393B87">
      <w:pPr>
        <w:pStyle w:val="TextStandard"/>
      </w:pPr>
    </w:p>
    <w:p w14:paraId="4F0B0631" w14:textId="7AFF87C5" w:rsidR="00393B87" w:rsidRPr="00AA606A" w:rsidRDefault="00393B87" w:rsidP="00393B87">
      <w:pPr>
        <w:pStyle w:val="berschrift1"/>
      </w:pPr>
      <w:bookmarkStart w:id="81" w:name="_Toc134194762"/>
      <w:r w:rsidRPr="00AA606A">
        <w:t>Nächste Schritte</w:t>
      </w:r>
      <w:bookmarkEnd w:id="81"/>
    </w:p>
    <w:p w14:paraId="16D99CD8" w14:textId="77777777" w:rsidR="009D74C3" w:rsidRPr="00AA606A" w:rsidRDefault="009D74C3" w:rsidP="009D74C3">
      <w:pPr>
        <w:pStyle w:val="TextStandard"/>
        <w:rPr>
          <w:highlight w:val="lightGray"/>
        </w:rPr>
      </w:pPr>
      <w:r w:rsidRPr="00AA606A">
        <w:rPr>
          <w:highlight w:val="lightGray"/>
        </w:rPr>
        <w:t>Auflistung der nächsten Schritte in den folgenden Projektphasen</w:t>
      </w:r>
    </w:p>
    <w:p w14:paraId="7D4BA8F9" w14:textId="77777777" w:rsidR="00C230A4" w:rsidRPr="00AA606A" w:rsidRDefault="00C230A4" w:rsidP="00C230A4">
      <w:pPr>
        <w:pStyle w:val="TextStandard"/>
      </w:pPr>
    </w:p>
    <w:p w14:paraId="3D4A091C" w14:textId="190394C7" w:rsidR="00C230A4" w:rsidRPr="00AA606A" w:rsidRDefault="009D74C3" w:rsidP="00C230A4">
      <w:pPr>
        <w:pStyle w:val="berschrift1"/>
      </w:pPr>
      <w:bookmarkStart w:id="82" w:name="_Toc134194763"/>
      <w:r w:rsidRPr="00AA606A">
        <w:t>Beilagen und Links</w:t>
      </w:r>
      <w:bookmarkEnd w:id="82"/>
    </w:p>
    <w:p w14:paraId="6218DA96" w14:textId="47A39981" w:rsidR="009D74C3" w:rsidRPr="00AA606A" w:rsidRDefault="009D74C3" w:rsidP="009D74C3">
      <w:pPr>
        <w:pStyle w:val="TextStandard"/>
      </w:pPr>
      <w:r w:rsidRPr="00AA606A">
        <w:rPr>
          <w:highlight w:val="lightGray"/>
        </w:rPr>
        <w:t>Dokumentenliste aller für den Phasenabschluss sowie die nächsten Projektphasen notwendigen Unterlagen, Auflistung der wichtigen Links zu den Projektablagen etc., bereits eingereichte Unterlagen an die Behörden</w:t>
      </w:r>
    </w:p>
    <w:p w14:paraId="1D571144" w14:textId="3B7A68F2" w:rsidR="00EB7CCF" w:rsidRPr="00AA606A" w:rsidRDefault="00EB7CCF" w:rsidP="009D74C3">
      <w:pPr>
        <w:pStyle w:val="TextStandard"/>
        <w:rPr>
          <w:highlight w:val="yellow"/>
        </w:rPr>
      </w:pPr>
    </w:p>
    <w:sectPr w:rsidR="00EB7CCF" w:rsidRPr="00AA606A" w:rsidSect="00216844">
      <w:headerReference w:type="default" r:id="rId21"/>
      <w:footerReference w:type="default" r:id="rId22"/>
      <w:type w:val="continuous"/>
      <w:pgSz w:w="11906" w:h="16838" w:code="9"/>
      <w:pgMar w:top="2183" w:right="851" w:bottom="1899"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D05F" w14:textId="77777777" w:rsidR="00594FF0" w:rsidRPr="00AA606A" w:rsidRDefault="00594FF0">
      <w:r w:rsidRPr="00AA606A">
        <w:separator/>
      </w:r>
    </w:p>
  </w:endnote>
  <w:endnote w:type="continuationSeparator" w:id="0">
    <w:p w14:paraId="0B680620" w14:textId="77777777" w:rsidR="00594FF0" w:rsidRPr="00AA606A" w:rsidRDefault="00594FF0">
      <w:r w:rsidRPr="00AA606A">
        <w:continuationSeparator/>
      </w:r>
    </w:p>
  </w:endnote>
  <w:endnote w:type="continuationNotice" w:id="1">
    <w:p w14:paraId="47576DFA" w14:textId="77777777" w:rsidR="00594FF0" w:rsidRDefault="00594F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Claim1"/>
      <w:id w:val="1497844833"/>
      <w:dataBinding w:prefixMappings="xmlns:ns='http://schemas.officeatwork.com/CustomXMLPart'" w:xpath="/ns:officeatwork/ns:Claim1" w:storeItemID="{C9EF7656-0210-462C-829B-A9AFE99E1459}"/>
      <w:text w:multiLine="1"/>
    </w:sdtPr>
    <w:sdtContent>
      <w:p w14:paraId="549DD1E6" w14:textId="77777777" w:rsidR="00216B98" w:rsidRPr="00AA606A" w:rsidRDefault="00216B98" w:rsidP="00831F9A">
        <w:pPr>
          <w:pStyle w:val="Disclaimer"/>
        </w:pPr>
        <w:r w:rsidRPr="00AA606A">
          <w:t>Alle Rechte, insbesondere das Vervielfältigen und andere Eigentumsrechte, sind vorbehalten.</w:t>
        </w:r>
        <w:r w:rsidRPr="00AA606A">
          <w:br/>
          <w:t>Dieses Dokument darf in keiner Weise gänzlich oder teilweise vervielfältigt oder Dritten zugänglich</w:t>
        </w:r>
        <w:r w:rsidRPr="00AA606A">
          <w:br/>
          <w:t>gemacht werden ohne eine ausdrückliche schriftliche Genehmigung seitens Swissgrid AG.</w:t>
        </w:r>
      </w:p>
    </w:sdtContent>
  </w:sdt>
  <w:sdt>
    <w:sdtPr>
      <w:tag w:val="Claim2"/>
      <w:id w:val="-445004049"/>
      <w:dataBinding w:prefixMappings="xmlns:ns='http://schemas.officeatwork.com/CustomXMLPart'" w:xpath="/ns:officeatwork/ns:Claim2" w:storeItemID="{C9EF7656-0210-462C-829B-A9AFE99E1459}"/>
      <w:text w:multiLine="1"/>
    </w:sdtPr>
    <w:sdtContent>
      <w:p w14:paraId="458A5745" w14:textId="77777777" w:rsidR="00216B98" w:rsidRPr="00AA606A" w:rsidRDefault="00216B98" w:rsidP="00831F9A">
        <w:pPr>
          <w:pStyle w:val="Disclaimer"/>
        </w:pPr>
        <w:r w:rsidRPr="00AA606A">
          <w:t>Swissgrid AG übernimmt keine Haftung für Fehler in diesem Dokument.</w:t>
        </w:r>
      </w:p>
    </w:sdtContent>
  </w:sdt>
  <w:p w14:paraId="6742CF6D" w14:textId="77777777" w:rsidR="00216B98" w:rsidRPr="00AA606A" w:rsidRDefault="00216B98" w:rsidP="00A128E8">
    <w:pPr>
      <w:pStyle w:val="Fusszeile"/>
      <w:tabs>
        <w:tab w:val="clear" w:pos="9449"/>
        <w:tab w:val="right" w:pos="9498"/>
      </w:tabs>
      <w:ind w:right="-14"/>
    </w:pPr>
  </w:p>
  <w:p w14:paraId="091C6EE1" w14:textId="77777777" w:rsidR="00216B98" w:rsidRPr="00AA606A" w:rsidRDefault="00216B98" w:rsidP="00A128E8">
    <w:pPr>
      <w:pStyle w:val="Fusszeile"/>
      <w:tabs>
        <w:tab w:val="clear" w:pos="9449"/>
        <w:tab w:val="right" w:pos="9498"/>
      </w:tabs>
      <w:ind w:right="-14"/>
    </w:pPr>
  </w:p>
  <w:p w14:paraId="22D65EE5" w14:textId="77777777" w:rsidR="00216B98" w:rsidRPr="00AA606A" w:rsidRDefault="00216B98" w:rsidP="00A128E8">
    <w:pPr>
      <w:pStyle w:val="Fusszeile"/>
      <w:tabs>
        <w:tab w:val="clear" w:pos="9449"/>
        <w:tab w:val="right" w:pos="9498"/>
      </w:tabs>
      <w:ind w:right="-14"/>
    </w:pPr>
  </w:p>
  <w:p w14:paraId="150330AA" w14:textId="29CA972E" w:rsidR="00216B98" w:rsidRPr="00AA606A" w:rsidRDefault="00216B98" w:rsidP="00722E87">
    <w:pPr>
      <w:pStyle w:val="Fusszeile"/>
      <w:tabs>
        <w:tab w:val="clear" w:pos="9449"/>
        <w:tab w:val="right" w:pos="9498"/>
      </w:tabs>
      <w:ind w:right="-14"/>
    </w:pPr>
    <w:r w:rsidRPr="00AA606A">
      <w:fldChar w:fldCharType="begin"/>
    </w:r>
    <w:r w:rsidRPr="00AA606A">
      <w:instrText xml:space="preserve"> IF </w:instrText>
    </w:r>
    <w:r w:rsidRPr="00AA606A">
      <w:rPr>
        <w:noProof/>
      </w:rPr>
      <w:fldChar w:fldCharType="begin"/>
    </w:r>
    <w:r w:rsidRPr="00AA606A">
      <w:rPr>
        <w:noProof/>
      </w:rPr>
      <w:instrText xml:space="preserve"> NUMPAGES   \* MERGEFORMAT </w:instrText>
    </w:r>
    <w:r w:rsidRPr="00AA606A">
      <w:rPr>
        <w:noProof/>
      </w:rPr>
      <w:fldChar w:fldCharType="separate"/>
    </w:r>
    <w:r w:rsidR="00417327">
      <w:rPr>
        <w:noProof/>
      </w:rPr>
      <w:instrText>23</w:instrText>
    </w:r>
    <w:r w:rsidRPr="00AA606A">
      <w:rPr>
        <w:noProof/>
      </w:rPr>
      <w:fldChar w:fldCharType="end"/>
    </w:r>
    <w:r w:rsidRPr="00AA606A">
      <w:instrText>="1" "" "</w:instrText>
    </w:r>
    <w:sdt>
      <w:sdtPr>
        <w:tag w:val="Page"/>
        <w:id w:val="-1151749409"/>
        <w:dataBinding w:prefixMappings="xmlns:ns='http://schemas.officeatwork.com/CustomXMLPart'" w:xpath="/ns:officeatwork/ns:Page" w:storeItemID="{C9EF7656-0210-462C-829B-A9AFE99E1459}"/>
        <w:text w:multiLine="1"/>
      </w:sdtPr>
      <w:sdtContent>
        <w:r w:rsidR="006D544B">
          <w:instrText>Seite</w:instrText>
        </w:r>
      </w:sdtContent>
    </w:sdt>
    <w:r w:rsidRPr="00AA606A">
      <w:instrText xml:space="preserve"> </w:instrText>
    </w:r>
    <w:r w:rsidRPr="00AA606A">
      <w:fldChar w:fldCharType="begin"/>
    </w:r>
    <w:r w:rsidRPr="00AA606A">
      <w:instrText xml:space="preserve"> PAGE   \* MERGEFORMAT </w:instrText>
    </w:r>
    <w:r w:rsidRPr="00AA606A">
      <w:fldChar w:fldCharType="separate"/>
    </w:r>
    <w:r w:rsidR="00417327">
      <w:rPr>
        <w:noProof/>
      </w:rPr>
      <w:instrText>1</w:instrText>
    </w:r>
    <w:r w:rsidRPr="00AA606A">
      <w:fldChar w:fldCharType="end"/>
    </w:r>
    <w:r w:rsidRPr="00AA606A">
      <w:instrText>/</w:instrText>
    </w:r>
    <w:r w:rsidRPr="00AA606A">
      <w:rPr>
        <w:noProof/>
      </w:rPr>
      <w:fldChar w:fldCharType="begin"/>
    </w:r>
    <w:r w:rsidRPr="00AA606A">
      <w:rPr>
        <w:noProof/>
      </w:rPr>
      <w:instrText xml:space="preserve"> NUMPAGES   \* MERGEFORMAT </w:instrText>
    </w:r>
    <w:r w:rsidRPr="00AA606A">
      <w:rPr>
        <w:noProof/>
      </w:rPr>
      <w:fldChar w:fldCharType="separate"/>
    </w:r>
    <w:r w:rsidR="00417327">
      <w:rPr>
        <w:noProof/>
      </w:rPr>
      <w:instrText>23</w:instrText>
    </w:r>
    <w:r w:rsidRPr="00AA606A">
      <w:rPr>
        <w:noProof/>
      </w:rPr>
      <w:fldChar w:fldCharType="end"/>
    </w:r>
  </w:p>
  <w:p w14:paraId="65957B5D" w14:textId="4EC8D98A" w:rsidR="00417327" w:rsidRPr="00AA606A" w:rsidRDefault="00216B98" w:rsidP="00722E87">
    <w:pPr>
      <w:pStyle w:val="Fusszeile"/>
      <w:tabs>
        <w:tab w:val="clear" w:pos="9449"/>
        <w:tab w:val="right" w:pos="9498"/>
      </w:tabs>
      <w:ind w:right="-14"/>
      <w:rPr>
        <w:noProof/>
      </w:rPr>
    </w:pPr>
    <w:r w:rsidRPr="00AA606A">
      <w:instrText xml:space="preserve">" </w:instrText>
    </w:r>
    <w:r w:rsidRPr="00AA606A">
      <w:rPr>
        <w:sz w:val="2"/>
        <w:szCs w:val="24"/>
      </w:rPr>
      <w:fldChar w:fldCharType="separate"/>
    </w:r>
    <w:r w:rsidR="00417327">
      <w:rPr>
        <w:noProof/>
      </w:rPr>
      <w:t>Seite</w:t>
    </w:r>
    <w:r w:rsidR="00417327">
      <w:rPr>
        <w:noProof/>
      </w:rPr>
    </w:r>
    <w:r w:rsidR="00417327" w:rsidRPr="00AA606A">
      <w:rPr>
        <w:noProof/>
      </w:rPr>
      <w:t xml:space="preserve"> </w:t>
    </w:r>
    <w:r w:rsidR="00417327">
      <w:rPr>
        <w:noProof/>
      </w:rPr>
      <w:t>1</w:t>
    </w:r>
    <w:r w:rsidR="00417327" w:rsidRPr="00AA606A">
      <w:rPr>
        <w:noProof/>
      </w:rPr>
      <w:t>/</w:t>
    </w:r>
    <w:r w:rsidR="00417327">
      <w:rPr>
        <w:noProof/>
      </w:rPr>
      <w:t>23</w:t>
    </w:r>
  </w:p>
  <w:p w14:paraId="4E676363" w14:textId="01F77C01" w:rsidR="00216B98" w:rsidRPr="00AA606A" w:rsidRDefault="00216B98" w:rsidP="00722E87">
    <w:pPr>
      <w:pStyle w:val="1pt"/>
    </w:pPr>
    <w:r w:rsidRPr="00AA606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07"/>
      <w:gridCol w:w="770"/>
    </w:tblGrid>
    <w:tr w:rsidR="00216B98" w14:paraId="7BD001FE" w14:textId="77777777" w:rsidTr="004B2305">
      <w:tc>
        <w:tcPr>
          <w:tcW w:w="8707" w:type="dxa"/>
          <w:vAlign w:val="bottom"/>
        </w:tcPr>
        <w:p w14:paraId="31230F2C" w14:textId="1C029B75" w:rsidR="00216B98" w:rsidRPr="009A36AD" w:rsidRDefault="00216B98" w:rsidP="004B2305">
          <w:pPr>
            <w:pStyle w:val="Fusszeile"/>
            <w:jc w:val="left"/>
          </w:pPr>
          <w:r w:rsidRPr="00FE258D">
            <w:rPr>
              <w:lang w:val="en-US"/>
            </w:rPr>
            <w:fldChar w:fldCharType="begin"/>
          </w:r>
          <w:r w:rsidRPr="009A36AD">
            <w:instrText xml:space="preserve"> IF </w:instrText>
          </w:r>
          <w:r w:rsidRPr="00FE258D">
            <w:rPr>
              <w:lang w:val="en-US"/>
            </w:rPr>
            <w:fldChar w:fldCharType="begin"/>
          </w:r>
          <w:r w:rsidRPr="009A36AD">
            <w:instrText xml:space="preserve"> STYLEREF  Subtitle1  \* MERGEFORMAT </w:instrText>
          </w:r>
          <w:r w:rsidRPr="00FE258D">
            <w:rPr>
              <w:lang w:val="en-US"/>
            </w:rPr>
            <w:fldChar w:fldCharType="separate"/>
          </w:r>
          <w:r w:rsidR="00417327">
            <w:rPr>
              <w:noProof/>
            </w:rPr>
            <w:instrText>Phasenabschluss SIA 32</w:instrText>
          </w:r>
          <w:r w:rsidRPr="00FE258D">
            <w:rPr>
              <w:lang w:val="en-US"/>
            </w:rPr>
            <w:fldChar w:fldCharType="end"/>
          </w:r>
          <w:r w:rsidRPr="009A36AD">
            <w:instrText>="" "</w:instrText>
          </w:r>
          <w:sdt>
            <w:sdtPr>
              <w:tag w:val="Report"/>
              <w:id w:val="918297694"/>
              <w:dataBinding w:prefixMappings="xmlns:ns='http://schemas.officeatwork.com/CustomXMLPart'" w:xpath="/ns:officeatwork/ns:Report" w:storeItemID="{C9EF7656-0210-462C-829B-A9AFE99E1459}"/>
              <w:text w:multiLine="1"/>
            </w:sdtPr>
            <w:sdtContent>
              <w:r w:rsidR="0044174C">
                <w:instrText>ZPMG-50-004_Template Phasenabschlussbericht Bauprojekt UW inkl. SAS EB</w:instrText>
              </w:r>
            </w:sdtContent>
          </w:sdt>
          <w:r w:rsidRPr="009A36AD">
            <w:instrText>" "</w:instrText>
          </w:r>
          <w:sdt>
            <w:sdtPr>
              <w:tag w:val="Report"/>
              <w:id w:val="1377586179"/>
              <w:dataBinding w:prefixMappings="xmlns:ns='http://schemas.officeatwork.com/CustomXMLPart'" w:xpath="/ns:officeatwork/ns:Report" w:storeItemID="{C9EF7656-0210-462C-829B-A9AFE99E1459}"/>
              <w:text w:multiLine="1"/>
            </w:sdtPr>
            <w:sdtContent>
              <w:r w:rsidR="0044174C">
                <w:instrText>ZPMG-50-004_Template Phasenabschlussbericht Bauprojekt UW inkl. SAS EB</w:instrText>
              </w:r>
            </w:sdtContent>
          </w:sdt>
          <w:r w:rsidRPr="009A36AD">
            <w:instrText xml:space="preserve">: </w:instrText>
          </w:r>
          <w:r w:rsidRPr="00FE258D">
            <w:rPr>
              <w:lang w:val="en-US"/>
            </w:rPr>
            <w:fldChar w:fldCharType="begin"/>
          </w:r>
          <w:r w:rsidRPr="009A36AD">
            <w:instrText xml:space="preserve"> STYLEREF  Subtitle1  \* MERGEFORMAT </w:instrText>
          </w:r>
          <w:r w:rsidRPr="00FE258D">
            <w:rPr>
              <w:lang w:val="en-US"/>
            </w:rPr>
            <w:fldChar w:fldCharType="separate"/>
          </w:r>
          <w:r w:rsidR="00417327" w:rsidRPr="00417327">
            <w:rPr>
              <w:bCs/>
              <w:noProof/>
              <w:lang w:val="de-DE"/>
            </w:rPr>
            <w:instrText>Phasenabschluss</w:instrText>
          </w:r>
          <w:r w:rsidR="00417327">
            <w:rPr>
              <w:noProof/>
            </w:rPr>
            <w:instrText xml:space="preserve"> SIA 32</w:instrText>
          </w:r>
          <w:r w:rsidRPr="00FE258D">
            <w:rPr>
              <w:lang w:val="en-US"/>
            </w:rPr>
            <w:fldChar w:fldCharType="end"/>
          </w:r>
          <w:r w:rsidRPr="009A36AD">
            <w:instrText xml:space="preserve">" </w:instrText>
          </w:r>
          <w:r w:rsidRPr="00FE258D">
            <w:rPr>
              <w:lang w:val="en-US"/>
            </w:rPr>
            <w:fldChar w:fldCharType="separate"/>
          </w:r>
          <w:r w:rsidR="00417327">
            <w:rPr>
              <w:noProof/>
            </w:rPr>
            <w:t>ZPMG-50-004_Template Phasenabschlussbericht Bauprojekt UW inkl. SAS EB</w:t>
          </w:r>
          <w:r w:rsidR="00417327">
            <w:rPr>
              <w:noProof/>
            </w:rPr>
          </w:r>
          <w:r w:rsidR="00417327" w:rsidRPr="009A36AD">
            <w:rPr>
              <w:noProof/>
            </w:rPr>
            <w:t xml:space="preserve">: </w:t>
          </w:r>
          <w:r w:rsidR="00417327" w:rsidRPr="00417327">
            <w:rPr>
              <w:bCs/>
              <w:noProof/>
              <w:lang w:val="de-DE"/>
            </w:rPr>
            <w:t>Phasenabschluss</w:t>
          </w:r>
          <w:r w:rsidR="00417327">
            <w:rPr>
              <w:noProof/>
            </w:rPr>
            <w:t xml:space="preserve"> SIA 32</w:t>
          </w:r>
          <w:r w:rsidRPr="00FE258D">
            <w:rPr>
              <w:lang w:val="en-US"/>
            </w:rPr>
            <w:fldChar w:fldCharType="end"/>
          </w:r>
          <w:sdt>
            <w:sdtPr>
              <w:rPr>
                <w:lang w:val="en-US"/>
              </w:rPr>
              <w:tag w:val="ClassificationLetterFax"/>
              <w:id w:val="-1959943068"/>
              <w:dataBinding w:prefixMappings="xmlns:ns='http://schemas.officeatwork.com/CustomXMLPart'" w:xpath="/ns:officeatwork/ns:ClassificationLetterFax" w:storeItemID="{C9EF7656-0210-462C-829B-A9AFE99E1459}"/>
              <w:text w:multiLine="1"/>
            </w:sdtPr>
            <w:sdtContent>
              <w:r>
                <w:t xml:space="preserve"> | </w:t>
              </w:r>
              <w:proofErr w:type="gramStart"/>
              <w:r>
                <w:t>Intern</w:t>
              </w:r>
              <w:proofErr w:type="gramEnd"/>
            </w:sdtContent>
          </w:sdt>
        </w:p>
      </w:tc>
      <w:tc>
        <w:tcPr>
          <w:tcW w:w="770" w:type="dxa"/>
          <w:vAlign w:val="bottom"/>
        </w:tcPr>
        <w:p w14:paraId="2909E62D" w14:textId="77777777" w:rsidR="00216B98" w:rsidRPr="00207C4B" w:rsidRDefault="00000000" w:rsidP="004B2305">
          <w:pPr>
            <w:pStyle w:val="Fusszeile"/>
            <w:ind w:right="0"/>
            <w:rPr>
              <w:lang w:val="en-US"/>
            </w:rPr>
          </w:pPr>
          <w:sdt>
            <w:sdtPr>
              <w:tag w:val="Page"/>
              <w:id w:val="-1405449977"/>
              <w:dataBinding w:prefixMappings="xmlns:ns='http://schemas.officeatwork.com/CustomXMLPart'" w:xpath="/ns:officeatwork/ns:Page" w:storeItemID="{C9EF7656-0210-462C-829B-A9AFE99E1459}"/>
              <w:text w:multiLine="1"/>
            </w:sdtPr>
            <w:sdtContent>
              <w:r w:rsidR="00216B98">
                <w:t>Seite</w:t>
              </w:r>
            </w:sdtContent>
          </w:sdt>
          <w:r w:rsidR="00216B98" w:rsidRPr="00557B1F">
            <w:rPr>
              <w:lang w:val="en-US"/>
            </w:rPr>
            <w:t xml:space="preserve"> </w:t>
          </w:r>
          <w:r w:rsidR="00216B98">
            <w:fldChar w:fldCharType="begin"/>
          </w:r>
          <w:r w:rsidR="00216B98" w:rsidRPr="00557B1F">
            <w:rPr>
              <w:lang w:val="en-US"/>
            </w:rPr>
            <w:instrText xml:space="preserve"> PAGE   \* MERGEFORMAT </w:instrText>
          </w:r>
          <w:r w:rsidR="00216B98">
            <w:fldChar w:fldCharType="separate"/>
          </w:r>
          <w:r w:rsidR="001E62E2" w:rsidRPr="001E62E2">
            <w:rPr>
              <w:noProof/>
            </w:rPr>
            <w:t>16</w:t>
          </w:r>
          <w:r w:rsidR="00216B98">
            <w:fldChar w:fldCharType="end"/>
          </w:r>
          <w:r w:rsidR="00216B98" w:rsidRPr="00557B1F">
            <w:rPr>
              <w:lang w:val="en-US"/>
            </w:rPr>
            <w:t>/</w:t>
          </w:r>
          <w:r w:rsidR="00216B98">
            <w:fldChar w:fldCharType="begin"/>
          </w:r>
          <w:r w:rsidR="00216B98" w:rsidRPr="00557B1F">
            <w:rPr>
              <w:lang w:val="en-US"/>
            </w:rPr>
            <w:instrText xml:space="preserve"> NUMPAGES   \* MERGEFORMAT </w:instrText>
          </w:r>
          <w:r w:rsidR="00216B98">
            <w:fldChar w:fldCharType="separate"/>
          </w:r>
          <w:r w:rsidR="001E62E2" w:rsidRPr="001E62E2">
            <w:rPr>
              <w:noProof/>
            </w:rPr>
            <w:t>16</w:t>
          </w:r>
          <w:r w:rsidR="00216B98">
            <w:fldChar w:fldCharType="end"/>
          </w:r>
        </w:p>
      </w:tc>
    </w:tr>
  </w:tbl>
  <w:p w14:paraId="75E96F92" w14:textId="77777777" w:rsidR="00216B98" w:rsidRPr="006D3CD3" w:rsidRDefault="00216B98" w:rsidP="00D905A7">
    <w:pPr>
      <w:pStyle w:val="1pt"/>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C5A5" w14:textId="77777777" w:rsidR="00594FF0" w:rsidRPr="00AA606A" w:rsidRDefault="00594FF0">
      <w:r w:rsidRPr="00AA606A">
        <w:separator/>
      </w:r>
    </w:p>
  </w:footnote>
  <w:footnote w:type="continuationSeparator" w:id="0">
    <w:p w14:paraId="69FE0E08" w14:textId="77777777" w:rsidR="00594FF0" w:rsidRPr="00AA606A" w:rsidRDefault="00594FF0">
      <w:r w:rsidRPr="00AA606A">
        <w:continuationSeparator/>
      </w:r>
    </w:p>
  </w:footnote>
  <w:footnote w:type="continuationNotice" w:id="1">
    <w:p w14:paraId="4275AD0E" w14:textId="77777777" w:rsidR="00594FF0" w:rsidRDefault="00594F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0FC9A" w14:textId="77777777" w:rsidR="00216B98" w:rsidRPr="00AA606A" w:rsidRDefault="00216B98" w:rsidP="005124EC">
    <w:r w:rsidRPr="00AA606A">
      <w:rPr>
        <w:noProof/>
      </w:rPr>
      <w:drawing>
        <wp:anchor distT="0" distB="0" distL="114300" distR="114300" simplePos="0" relativeHeight="251658241" behindDoc="1" locked="1" layoutInCell="1" allowOverlap="1" wp14:anchorId="3F73BE6C" wp14:editId="565D0DB9">
          <wp:simplePos x="0" y="0"/>
          <wp:positionH relativeFrom="page">
            <wp:posOffset>0</wp:posOffset>
          </wp:positionH>
          <wp:positionV relativeFrom="page">
            <wp:posOffset>0</wp:posOffset>
          </wp:positionV>
          <wp:extent cx="7563917" cy="1075334"/>
          <wp:effectExtent l="0" t="0" r="0" b="0"/>
          <wp:wrapNone/>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3917" cy="1075334"/>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enraster"/>
      <w:tblpPr w:leftFromText="142" w:rightFromText="142" w:vertAnchor="page" w:horzAnchor="page" w:tblpX="8619" w:tblpY="1770"/>
      <w:tblOverlap w:val="never"/>
      <w:tblW w:w="2716" w:type="dxa"/>
      <w:tblLayout w:type="fixed"/>
      <w:tblLook w:val="04A0" w:firstRow="1" w:lastRow="0" w:firstColumn="1" w:lastColumn="0" w:noHBand="0" w:noVBand="1"/>
    </w:tblPr>
    <w:tblGrid>
      <w:gridCol w:w="2716"/>
    </w:tblGrid>
    <w:tr w:rsidR="00216B98" w:rsidRPr="00AA606A" w14:paraId="383956BC" w14:textId="77777777" w:rsidTr="00C042AF">
      <w:trPr>
        <w:trHeight w:val="3225"/>
      </w:trPr>
      <w:tc>
        <w:tcPr>
          <w:tcW w:w="2716" w:type="dxa"/>
          <w:tcBorders>
            <w:top w:val="nil"/>
            <w:left w:val="nil"/>
            <w:bottom w:val="nil"/>
            <w:right w:val="nil"/>
          </w:tcBorders>
        </w:tcPr>
        <w:sdt>
          <w:sdtPr>
            <w:tag w:val="Department"/>
            <w:id w:val="-1538737107"/>
            <w:placeholder>
              <w:docPart w:val="50E03F9172C249B2868AEFFDDA4218A8"/>
            </w:placeholder>
            <w:dataBinding w:prefixMappings="xmlns:ns='http://schemas.officeatwork.com/CustomXMLPart'" w:xpath="/ns:officeatwork/ns:Department" w:storeItemID="{C9EF7656-0210-462C-829B-A9AFE99E1459}"/>
            <w:text w:multiLine="1"/>
          </w:sdtPr>
          <w:sdtContent>
            <w:p w14:paraId="75D78D43" w14:textId="77777777" w:rsidR="00216B98" w:rsidRPr="00AA606A" w:rsidRDefault="00216B98" w:rsidP="00A128E8">
              <w:pPr>
                <w:pStyle w:val="Absenderblock"/>
              </w:pPr>
              <w:r w:rsidRPr="00AA606A">
                <w:t>Swissgrid AG</w:t>
              </w:r>
            </w:p>
          </w:sdtContent>
        </w:sdt>
        <w:sdt>
          <w:sdtPr>
            <w:tag w:val="SenderBlock"/>
            <w:id w:val="2100446568"/>
            <w:placeholder>
              <w:docPart w:val="9B7CF6BB3FBA4E96B6B0489F4F4505EA"/>
            </w:placeholder>
            <w:dataBinding w:prefixMappings="xmlns:ns='http://schemas.officeatwork.com/CustomXMLPart'" w:xpath="/ns:officeatwork/ns:SenderBlock" w:storeItemID="{C9EF7656-0210-462C-829B-A9AFE99E1459}"/>
            <w:text w:multiLine="1"/>
          </w:sdtPr>
          <w:sdtContent>
            <w:p w14:paraId="69534410" w14:textId="77777777" w:rsidR="00216B98" w:rsidRPr="00AA606A" w:rsidRDefault="00216B98" w:rsidP="00A128E8">
              <w:pPr>
                <w:pStyle w:val="Absenderblock"/>
              </w:pPr>
              <w:proofErr w:type="spellStart"/>
              <w:r w:rsidRPr="00AA606A">
                <w:t>Bleichemattstrasse</w:t>
              </w:r>
              <w:proofErr w:type="spellEnd"/>
              <w:r w:rsidRPr="00AA606A">
                <w:t xml:space="preserve"> 31</w:t>
              </w:r>
              <w:r w:rsidRPr="00AA606A">
                <w:br/>
                <w:t>Postfach</w:t>
              </w:r>
              <w:r w:rsidRPr="00AA606A">
                <w:br/>
                <w:t>5001 Aarau</w:t>
              </w:r>
              <w:r w:rsidRPr="00AA606A">
                <w:br/>
                <w:t>Schweiz</w:t>
              </w:r>
            </w:p>
          </w:sdtContent>
        </w:sdt>
        <w:p w14:paraId="3A671C43" w14:textId="77777777" w:rsidR="00216B98" w:rsidRPr="00AA606A" w:rsidRDefault="00216B98" w:rsidP="00A128E8">
          <w:pPr>
            <w:pStyle w:val="Absenderblock"/>
          </w:pPr>
        </w:p>
        <w:sdt>
          <w:sdtPr>
            <w:tag w:val="Phone_Mail_Net"/>
            <w:id w:val="193744534"/>
            <w:placeholder>
              <w:docPart w:val="8EB9FFDAE4FA42A9B4EF0A5ABDFCEBEF"/>
            </w:placeholder>
            <w:dataBinding w:prefixMappings="xmlns:ns='http://schemas.officeatwork.com/CustomXMLPart'" w:xpath="/ns:officeatwork/ns:Phone_Mail_Net" w:storeItemID="{C9EF7656-0210-462C-829B-A9AFE99E1459}"/>
            <w:text w:multiLine="1"/>
          </w:sdtPr>
          <w:sdtContent>
            <w:p w14:paraId="20B4193F" w14:textId="77777777" w:rsidR="00216B98" w:rsidRPr="00AA606A" w:rsidRDefault="00216B98" w:rsidP="00A128E8">
              <w:pPr>
                <w:pStyle w:val="Absenderblock"/>
              </w:pPr>
              <w:r w:rsidRPr="00AA606A">
                <w:t>T +41 58 580 21 11</w:t>
              </w:r>
              <w:r w:rsidRPr="00AA606A">
                <w:br/>
                <w:t>info@swissgrid.ch</w:t>
              </w:r>
              <w:r w:rsidRPr="00AA606A">
                <w:br/>
                <w:t>www.swissgrid.ch</w:t>
              </w:r>
            </w:p>
          </w:sdtContent>
        </w:sdt>
      </w:tc>
    </w:tr>
  </w:tbl>
  <w:p w14:paraId="0AC143C4" w14:textId="77777777" w:rsidR="00216B98" w:rsidRPr="00AA606A" w:rsidRDefault="00216B98" w:rsidP="005124EC">
    <w:pP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83ED2" w14:textId="77777777" w:rsidR="00216B98" w:rsidRPr="00F64BCA" w:rsidRDefault="00216B98" w:rsidP="00F64BCA">
    <w:r>
      <w:rPr>
        <w:noProof/>
      </w:rPr>
      <w:drawing>
        <wp:anchor distT="0" distB="0" distL="114300" distR="114300" simplePos="0" relativeHeight="251658242" behindDoc="1" locked="1" layoutInCell="1" allowOverlap="1" wp14:anchorId="4AE45FE7" wp14:editId="363FF7C3">
          <wp:simplePos x="0" y="0"/>
          <wp:positionH relativeFrom="page">
            <wp:posOffset>0</wp:posOffset>
          </wp:positionH>
          <wp:positionV relativeFrom="page">
            <wp:posOffset>0</wp:posOffset>
          </wp:positionV>
          <wp:extent cx="7563917" cy="1075334"/>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3917" cy="107533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1" layoutInCell="1" allowOverlap="1" wp14:anchorId="4F10BB52" wp14:editId="4FEF1D91">
          <wp:simplePos x="0" y="0"/>
          <wp:positionH relativeFrom="column">
            <wp:posOffset>-850265</wp:posOffset>
          </wp:positionH>
          <wp:positionV relativeFrom="paragraph">
            <wp:posOffset>-1096010</wp:posOffset>
          </wp:positionV>
          <wp:extent cx="1442720" cy="751840"/>
          <wp:effectExtent l="0" t="0" r="5080" b="0"/>
          <wp:wrapNone/>
          <wp:docPr id="4" name="Picture 4" hidden="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
                    <a:extLst>
                      <a:ext uri="{28A0092B-C50C-407E-A947-70E740481C1C}">
                        <a14:useLocalDpi xmlns:a14="http://schemas.microsoft.com/office/drawing/2010/main" val="0"/>
                      </a:ext>
                    </a:extLst>
                  </a:blip>
                  <a:stretch>
                    <a:fillRect/>
                  </a:stretch>
                </pic:blipFill>
                <pic:spPr>
                  <a:xfrm>
                    <a:off x="0" y="0"/>
                    <a:ext cx="1442720" cy="7518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778"/>
    <w:multiLevelType w:val="multilevel"/>
    <w:tmpl w:val="1A2695A6"/>
    <w:lvl w:ilvl="0">
      <w:start w:val="1"/>
      <w:numFmt w:val="decimal"/>
      <w:pStyle w:val="berschrift1"/>
      <w:lvlText w:val="%1"/>
      <w:lvlJc w:val="left"/>
      <w:pPr>
        <w:tabs>
          <w:tab w:val="num" w:pos="567"/>
        </w:tabs>
        <w:ind w:left="567" w:hanging="567"/>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567"/>
        </w:tabs>
        <w:ind w:left="567" w:hanging="567"/>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567"/>
        </w:tabs>
        <w:ind w:left="567" w:hanging="567"/>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15:restartNumberingAfterBreak="0">
    <w:nsid w:val="05524248"/>
    <w:multiLevelType w:val="hybridMultilevel"/>
    <w:tmpl w:val="20107EB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5D7700A"/>
    <w:multiLevelType w:val="multilevel"/>
    <w:tmpl w:val="C35878A4"/>
    <w:lvl w:ilvl="0">
      <w:start w:val="1"/>
      <w:numFmt w:val="decimal"/>
      <w:pStyle w:val="ListWithNumbers"/>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rPr>
    </w:lvl>
    <w:lvl w:ilvl="2">
      <w:start w:val="1"/>
      <w:numFmt w:val="decimal"/>
      <w:lvlText w:val="%3."/>
      <w:lvlJc w:val="left"/>
      <w:pPr>
        <w:tabs>
          <w:tab w:val="num" w:pos="1021"/>
        </w:tabs>
        <w:ind w:left="1021" w:hanging="341"/>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3" w15:restartNumberingAfterBreak="0">
    <w:nsid w:val="3CDB6CD0"/>
    <w:multiLevelType w:val="multilevel"/>
    <w:tmpl w:val="854C3B38"/>
    <w:lvl w:ilvl="0">
      <w:start w:val="1"/>
      <w:numFmt w:val="upperLetter"/>
      <w:pStyle w:val="ListWithLetters"/>
      <w:lvlText w:val="%1."/>
      <w:lvlJc w:val="left"/>
      <w:pPr>
        <w:tabs>
          <w:tab w:val="num" w:pos="340"/>
        </w:tabs>
        <w:ind w:left="340" w:hanging="340"/>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680"/>
        </w:tabs>
        <w:ind w:left="680" w:hanging="34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021"/>
        </w:tabs>
        <w:ind w:left="1021" w:hanging="341"/>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4" w15:restartNumberingAfterBreak="0">
    <w:nsid w:val="5B29000F"/>
    <w:multiLevelType w:val="hybridMultilevel"/>
    <w:tmpl w:val="05340794"/>
    <w:lvl w:ilvl="0" w:tplc="F9860E20">
      <w:start w:val="1"/>
      <w:numFmt w:val="bullet"/>
      <w:pStyle w:val="EnclosuresFristLine"/>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7ADC1B1C"/>
    <w:multiLevelType w:val="multilevel"/>
    <w:tmpl w:val="EE5A9B94"/>
    <w:lvl w:ilvl="0">
      <w:start w:val="1"/>
      <w:numFmt w:val="bullet"/>
      <w:pStyle w:val="ListWithCheckboxes"/>
      <w:lvlText w:val=""/>
      <w:lvlJc w:val="left"/>
      <w:pPr>
        <w:tabs>
          <w:tab w:val="num" w:pos="284"/>
        </w:tabs>
        <w:ind w:left="284" w:hanging="284"/>
      </w:pPr>
      <w:rPr>
        <w:rFonts w:ascii="ZapfDingbats" w:hAnsi="ZapfDingbats" w:hint="default"/>
        <w:sz w:val="22"/>
      </w:rPr>
    </w:lvl>
    <w:lvl w:ilvl="1">
      <w:start w:val="1"/>
      <w:numFmt w:val="bullet"/>
      <w:lvlText w:val=""/>
      <w:lvlJc w:val="left"/>
      <w:pPr>
        <w:tabs>
          <w:tab w:val="num" w:pos="567"/>
        </w:tabs>
        <w:ind w:left="567" w:hanging="283"/>
      </w:pPr>
      <w:rPr>
        <w:rFonts w:ascii="ZapfDingbats" w:hAnsi="ZapfDingbats" w:hint="default"/>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6" w15:restartNumberingAfterBreak="0">
    <w:nsid w:val="7CD718C8"/>
    <w:multiLevelType w:val="hybridMultilevel"/>
    <w:tmpl w:val="5E2429EC"/>
    <w:lvl w:ilvl="0" w:tplc="AAB80380">
      <w:start w:val="1"/>
      <w:numFmt w:val="bullet"/>
      <w:lvlText w:val=""/>
      <w:lvlJc w:val="left"/>
      <w:pPr>
        <w:ind w:left="720" w:hanging="360"/>
      </w:pPr>
      <w:rPr>
        <w:rFonts w:ascii="Symbol" w:hAnsi="Symbol" w:hint="default"/>
        <w:color w:val="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7F326723"/>
    <w:multiLevelType w:val="multilevel"/>
    <w:tmpl w:val="38521392"/>
    <w:lvl w:ilvl="0">
      <w:start w:val="1"/>
      <w:numFmt w:val="bullet"/>
      <w:pStyle w:val="ListWithSymbols"/>
      <w:lvlText w:val="•"/>
      <w:lvlJc w:val="left"/>
      <w:pPr>
        <w:tabs>
          <w:tab w:val="num" w:pos="170"/>
        </w:tabs>
        <w:ind w:left="170" w:hanging="170"/>
      </w:pPr>
      <w:rPr>
        <w:rFonts w:ascii="Arial" w:hAnsi="Arial" w:hint="default"/>
      </w:rPr>
    </w:lvl>
    <w:lvl w:ilvl="1">
      <w:start w:val="1"/>
      <w:numFmt w:val="bullet"/>
      <w:lvlRestart w:val="0"/>
      <w:lvlText w:val="•"/>
      <w:lvlJc w:val="left"/>
      <w:pPr>
        <w:tabs>
          <w:tab w:val="num" w:pos="510"/>
        </w:tabs>
        <w:ind w:left="510" w:hanging="170"/>
      </w:pPr>
      <w:rPr>
        <w:rFonts w:ascii="Arial" w:hAnsi="Arial" w:hint="default"/>
      </w:rPr>
    </w:lvl>
    <w:lvl w:ilvl="2">
      <w:start w:val="1"/>
      <w:numFmt w:val="bullet"/>
      <w:lvlRestart w:val="0"/>
      <w:pStyle w:val="TakeTitle"/>
      <w:lvlText w:val="•"/>
      <w:lvlJc w:val="left"/>
      <w:pPr>
        <w:tabs>
          <w:tab w:val="num" w:pos="851"/>
        </w:tabs>
        <w:ind w:left="851" w:hanging="171"/>
      </w:pPr>
      <w:rPr>
        <w:rFonts w:ascii="Arial" w:hAnsi="Arial" w:hint="default"/>
      </w:rPr>
    </w:lvl>
    <w:lvl w:ilvl="3">
      <w:start w:val="1"/>
      <w:numFmt w:val="bullet"/>
      <w:lvlRestart w:val="0"/>
      <w:lvlText w:val="•"/>
      <w:lvlJc w:val="left"/>
      <w:pPr>
        <w:tabs>
          <w:tab w:val="num" w:pos="1134"/>
        </w:tabs>
        <w:ind w:left="1134" w:hanging="283"/>
      </w:pPr>
      <w:rPr>
        <w:rFonts w:ascii="Arial" w:hAnsi="Arial" w:hint="default"/>
      </w:rPr>
    </w:lvl>
    <w:lvl w:ilvl="4">
      <w:start w:val="1"/>
      <w:numFmt w:val="bullet"/>
      <w:lvlRestart w:val="0"/>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num w:numId="1" w16cid:durableId="1207718208">
    <w:abstractNumId w:val="0"/>
  </w:num>
  <w:num w:numId="2" w16cid:durableId="504632945">
    <w:abstractNumId w:val="7"/>
  </w:num>
  <w:num w:numId="3" w16cid:durableId="159389986">
    <w:abstractNumId w:val="5"/>
  </w:num>
  <w:num w:numId="4" w16cid:durableId="1454248831">
    <w:abstractNumId w:val="4"/>
  </w:num>
  <w:num w:numId="5" w16cid:durableId="1584534864">
    <w:abstractNumId w:val="2"/>
  </w:num>
  <w:num w:numId="6" w16cid:durableId="1084450058">
    <w:abstractNumId w:val="7"/>
  </w:num>
  <w:num w:numId="7" w16cid:durableId="316421124">
    <w:abstractNumId w:val="0"/>
  </w:num>
  <w:num w:numId="8" w16cid:durableId="1808274683">
    <w:abstractNumId w:val="3"/>
  </w:num>
  <w:num w:numId="9" w16cid:durableId="170070157">
    <w:abstractNumId w:val="6"/>
  </w:num>
  <w:num w:numId="10" w16cid:durableId="83345038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851"/>
  <w:autoHyphenation/>
  <w:consecutiveHyphenLimit w:val="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OawAttachedTemplate" w:val="Bericht.owt"/>
    <w:docVar w:name="OawBuiltInDocProps" w:val="&lt;OawBuiltInDocProps&gt;&lt;default profileUID=&quot;0&quot;&gt;&lt;word&gt;&lt;keywords&gt;&lt;/keywords&gt;&lt;comments&gt;&lt;/comments&gt;&lt;hyperlinkBase&gt;&lt;/hyperlinkBase&gt;&lt;fileName&gt;&lt;/fileName&gt;&lt;category&gt;&lt;/category&gt;&lt;company&gt;&lt;/company&gt;&lt;author&gt;&lt;value type=&quot;OawDocProperty&quot; name=&quot;Author.Name&quot;&gt;&lt;separator text=&quot;&quot;&gt;&lt;/separator&gt;&lt;format text=&quot;&quot;&gt;&lt;/format&gt;&lt;/value&gt;&lt;/author&gt;&lt;defaultFilename&gt;&lt;value type=&quot;OawBookmark&quot; name=&quot;Subject&quot;&gt;&lt;separator text=&quot;&quot;&gt;&lt;/separator&gt;&lt;format text=&quot;&quot;&gt;&lt;/format&gt;&lt;/value&gt;&lt;/defaultFilename&gt;&lt;/word&gt;&lt;PDF&gt;&lt;keywords&gt;&lt;/keywords&gt;&lt;comments&gt;&lt;/comments&gt;&lt;hyperlinkBase&gt;&lt;/hyperlinkBase&gt;&lt;fileName&gt;&lt;/fileName&gt;&lt;category&gt;&lt;/category&gt;&lt;company&gt;&lt;/company&gt;&lt;author&gt;&lt;value type=&quot;OawDocProperty&quot; name=&quot;Author.Name&quot;&gt;&lt;separator text=&quot;&quot;&gt;&lt;/separator&gt;&lt;format text=&quot;&quot;&gt;&lt;/format&gt;&lt;/value&gt;&lt;/author&gt;&lt;defaultFilename&gt;&lt;value type=&quot;OawBookmark&quot; name=&quot;Subject&quot;&gt;&lt;separator text=&quot;&quot;&gt;&lt;/separator&gt;&lt;format text=&quot;&quot;&gt;&lt;/format&gt;&lt;/value&gt;&lt;/defaultFilename&gt;&lt;/PDF&gt;&lt;/default&gt;&lt;/OawBuiltInDocProps&gt;_x000d_"/>
    <w:docVar w:name="OawCreatedWithOfficeatworkVersion" w:val="4.8 (4.8.452)"/>
    <w:docVar w:name="OawCreatedWithProjectID" w:val="swissgridch"/>
    <w:docVar w:name="OawCreatedWithProjectVersion" w:val="61"/>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Bookmark name=&quot;Text&quot;&gt;&lt;profile type=&quot;default&quot; UID=&quot;&quot; sameAsDefault=&quot;0&quot;&gt;&lt;/profile&gt;&lt;/OawBookmark&gt;_x000d__x0009_&lt;OawDocProperty name=&quot;Recipient.Introduction&quot;&gt;&lt;profile type=&quot;default&quot; UID=&quot;&quot; sameAsDefault=&quot;0&quot;&gt;&lt;documentProperty UID=&quot;2003080714212273705547&quot; dataSourceUID=&quot;prj.2004031513484256983218&quot;/&gt;&lt;type type=&quot;OawRecipient&quot;&gt;&lt;OawRecipient table=&quot;Data&quot; field=&quot;Introduction&quot;/&gt;&lt;/type&gt;&lt;/profile&gt;&lt;/OawDocProperty&gt;_x000d__x0009_&lt;OawDocProperty name=&quot;Recipient.Closing&quot;&gt;&lt;profile type=&quot;default&quot; UID=&quot;&quot; sameAsDefault=&quot;0&quot;&gt;&lt;documentProperty UID=&quot;2003080714212273705547&quot; dataSourceUID=&quot;prj.2004031513484256983218&quot;/&gt;&lt;type type=&quot;OawRecipient&quot;&gt;&lt;OawRecipient table=&quot;Data&quot; field=&quot;Closing&quot;/&gt;&lt;/type&gt;&lt;/profile&gt;&lt;/OawDocProperty&gt;_x000d__x0009_&lt;OawDocProperty name=&quot;CustomField.PPTPresentationDate&quot;&gt;&lt;profile type=&quot;default&quot; UID=&quot;&quot; sameAsDefault=&quot;0&quot;&gt;&lt;documentProperty UID=&quot;2004112217333376588294&quot; dataSourceUID=&quot;prj.2004111209271974627605&quot;/&gt;&lt;type type=&quot;OawCustomFields&quot;&gt;&lt;OawCustomFields field=&quot;Datum&quot;/&gt;&lt;/type&gt;&lt;/profile&gt;&lt;/OawDocProperty&gt;_x000d__x0009_&lt;OawDocProperty name=&quot;CustomField.DocumentDate&quot;&gt;&lt;profile type=&quot;default&quot; UID=&quot;&quot; sameAsDefault=&quot;0&quot;&gt;&lt;documentProperty UID=&quot;2004112217333376588294&quot; dataSourceUID=&quot;prj.2004111209271974627605&quot;/&gt;&lt;type type=&quot;OawCustomFields&quot;&gt;&lt;OawCustomFields table=&quot;Data&quot; field=&quot;DocumentDate&quot;/&gt;&lt;/type&gt;&lt;/profile&gt;&lt;/OawDocProperty&gt;_x000d__x0009_&lt;OawDocProperty name=&quot;CustomField.ClassificationLetterFax&quot;&gt;&lt;profile type=&quot;default&quot; UID=&quot;&quot; sameAsDefault=&quot;0&quot;&gt;&lt;documentProperty UID=&quot;2004112217333376588294&quot; dataSourceUID=&quot;prj.2004111209271974627605&quot;/&gt;&lt;type type=&quot;OawCustomFields&quot;&gt;&lt;OawCustomFields table=&quot;Data&quot; field=&quot;ClassificationLetterFax&quot;/&gt;&lt;/type&gt;&lt;/profile&gt;&lt;/OawDocProperty&gt;_x000d__x0009_&lt;OawDocProperty name=&quot;CustomField.Version&quot;&gt;&lt;profile type=&quot;default&quot; UID=&quot;&quot; sameAsDefault=&quot;0&quot;&gt;&lt;documentProperty UID=&quot;2004112217333376588294&quot; dataSourceUID=&quot;prj.2004111209271974627605&quot;/&gt;&lt;type type=&quot;OawCustomFields&quot;&gt;&lt;OawCustomFields table=&quot;Data&quot; field=&quot;Version&quot;/&gt;&lt;/type&gt;&lt;/profile&gt;&lt;/OawDocProperty&gt;_x000d__x0009_&lt;OawDocProperty name=&quot;Doc.Heading&quot;&gt;&lt;profile type=&quot;default&quot; UID=&quot;&quot; sameAsDefault=&quot;0&quot;&gt;&lt;documentProperty UID=&quot;2003060614150123456789&quot; dataSourceUID=&quot;2003060614150123456789&quot;/&gt;&lt;type type=&quot;OawLanguage&quot;&gt;&lt;OawLanguage UID=&quot;Doc.Heading&quot;/&gt;&lt;/type&gt;&lt;/profile&gt;&lt;/OawDocProperty&gt;_x000d_&lt;/document&gt;_x000d_"/>
    <w:docVar w:name="OawDistributionEnabled" w:val="&lt;Profiles&gt;&lt;Distribution type=&quot;2&quot; UID=&quot;2003010711185094343750537&quot;/&gt;&lt;Distribution type=&quot;2&quot; UID=&quot;4&quot;/&gt;&lt;Distribution type=&quot;1&quot; UID=&quot;2006120514175878093883&quot;/&gt;&lt;Distribution type=&quot;3&quot; UID=&quot;2006120514401556040061&quot;/&gt;&lt;/Profiles&gt;_x000d_"/>
    <w:docVar w:name="OawDocProp.2003060614150123456789" w:val="&lt;source&gt;&lt;profile type=&quot;default&quot; UID=&quot;&quot; sameAsDefault=&quot;0&quot;&gt;&lt;SQL&gt;SELECT Value, UID FROM Data WHERE LCID = '%WhereLCID%';&lt;/SQL&gt;&lt;OawDocProperty name=&quot;Doc.Text&quot; field=&quot;Doc.Text&quot;/&gt;&lt;OawDocProperty name=&quot;Doc.Heading&quot; field=&quot;Doc.Heading&quot;/&gt;&lt;/profile&gt;&lt;/source&gt;"/>
    <w:docVar w:name="OawDocProp.2003080714212273705547" w:val="&lt;source&gt;&lt;Fields List=&quot;EMail|Introduction|Closing&quot;/&gt;&lt;profile type=&quot;default&quot; UID=&quot;&quot; sameAsDefault=&quot;0&quot;&gt;&lt;OawDocProperty name=&quot;Recipient.EMail&quot; field=&quot;EMail&quot;/&gt;&lt;OawDocProperty name=&quot;Recipient.Introduction&quot; field=&quot;Introduction&quot;/&gt;&lt;OawDocProperty name=&quot;Recipient.Closing&quot; field=&quot;Closing&quot;/&gt;&lt;/profile&gt;&lt;/source&gt;"/>
    <w:docVar w:name="OawDocProp.2004112217333376588294" w:val="&lt;source&gt;&lt;Fields List=&quot;Datum|DocumentDate|ClassificationLetterFax|Version&quot;/&gt;&lt;profile type=&quot;default&quot; UID=&quot;&quot; sameAsDefault=&quot;0&quot;&gt;&lt;OawDocProperty name=&quot;CustomField.PPTPresentationDate&quot; field=&quot;Datum&quot;/&gt;&lt;OawDocProperty name=&quot;CustomField.DocumentDate&quot; field=&quot;DocumentDate&quot;/&gt;&lt;OawDocProperty name=&quot;CustomField.ClassificationLetterFax&quot; field=&quot;ClassificationLetterFax&quot;/&gt;&lt;OawDocProperty name=&quot;CustomField.Version&quot; field=&quot;Version&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Source" w:val="&lt;DocProps&gt;&lt;DocProp UID=&quot;2003080714212273705547&quot; EntryUID=&quot;2018110614444036424694&quot; PrimaryUID=&quot;ClientSuite&quot; Active=&quot;true&quot;&gt;&lt;Field Name=&quot;UID&quot; Value=&quot;2018110614444036424694&quot;/&gt;&lt;Field Name=&quot;IDName&quot; Value=&quot;Empfänger&quot;/&gt;&lt;Field Name=&quot;RecipientPlainUnchanged&quot; Value=&quot;-1&quot;/&gt;&lt;Field Name=&quot;RecipientActive&quot; Value=&quot;-1&quot;/&gt;&lt;Field Name=&quot;RecipientIcon&quot; Value=&quot;Contact&quot;/&gt;&lt;Field Name=&quot;MappingTableLabel&quot; Value=&quot;&quot;/&gt;&lt;Field Name=&quot;MappingTableActive&quot; Value=&quot;&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quot;/&gt;&lt;Field Name=&quot;AddressSingleLine&quot; Value=&quot;&quot;/&gt;&lt;Field Name=&quot;Telephone&quot; Value=&quot;&quot;/&gt;&lt;Field Name=&quot;Fax&quot; Value=&quot;&quot;/&gt;&lt;Field Name=&quot;EMail&quot; Value=&quot;&quot;/&gt;&lt;Field Name=&quot;CopyTo&quot; Value=&quot;&quot;/&gt;&lt;Field Name=&quot;Introduction&quot; Value=&quot;&quot;/&gt;&lt;Field Name=&quot;Closing&quot; Value=&quot;&quot;/&gt;&lt;Field Name=&quot;FormattedFullAddress&quot; Value=&quot;&quot;/&gt;&lt;Field Name=&quot;CompleteAddressImported&quot; Value=&quot;&quot;/&gt;&lt;/DocProp&gt;&lt;DocProp UID=&quot;2002122011014149059130932&quot; EntryUID=&quot;2003121817293296325874&quot; PrimaryUID=&quot;ClientSuite&quot; Active=&quot;true&quot;&gt;&lt;Field Name=&quot;UID&quot; Value=&quot;2003121817293296325874&quot;/&gt;&lt;Field Name=&quot;IDName&quot; Value=&quot;Swissgrid AG, Aarau&quot;/&gt;&lt;Field Name=&quot;Organisation&quot; Value=&quot;Swissgrid AG&quot;/&gt;&lt;Field Name=&quot;Department&quot; Value=&quot;&quot;/&gt;&lt;Field Name=&quot;Address1&quot; Value=&quot;Bleichemattstrasse 31&quot;/&gt;&lt;Field Name=&quot;Address2&quot; Value=&quot;Postfach&quot;/&gt;&lt;Field Name=&quot;Address3&quot; Value=&quot;5001 Aarau&quot;/&gt;&lt;Field Name=&quot;Address4&quot; Value=&quot;Schweiz&quot;/&gt;&lt;Field Name=&quot;Address5&quot; Value=&quot;&quot;/&gt;&lt;Field Name=&quot;Telefon&quot; Value=&quot;+41 58 580 21 11&quot;/&gt;&lt;Field Name=&quot;Fax&quot; Value=&quot;&quot;/&gt;&lt;Field Name=&quot;Country&quot; Value=&quot;&quot;/&gt;&lt;Field Name=&quot;Email&quot; Value=&quot;info@swissgrid.ch&quot;/&gt;&lt;Field Name=&quot;Internet&quot; Value=&quot;www.swissgrid.ch&quot;/&gt;&lt;Field Name=&quot;City&quot; Value=&quot;Aarau&quot;/&gt;&lt;Field Name=&quot;Footer1&quot; Value=&quot;&quot;/&gt;&lt;Field Name=&quot;WdA4LogoColorPortrait&quot; Value=&quot;%Logos%\Wd_Portrait.2100.300.emf&quot;/&gt;&lt;Field Name=&quot;WdA4LogoBlackWhitePortrait&quot; Value=&quot;%Logos%\Wd_Portrait.BW.2100.300.emf&quot;/&gt;&lt;Field Name=&quot;WdA4LogoColorQuer&quot; Value=&quot;%Logos%\Wd_Landscape.2970.300.wmf&quot;/&gt;&lt;Field Name=&quot;WdA4LogoBlackWhiteQuer&quot; Value=&quot;%Logos%\Wd_Landscape.BW.2970.300.wmf&quot;/&gt;&lt;Field Name=&quot;OlLogoSignature&quot; Value=&quot;%Logos%\Ol_Logo_swissgrid.jpg&quot;/&gt;&lt;Field Name=&quot;OlAppText&quot; Value=&quot;&quot;/&gt;&lt;Field Name=&quot;OlAppLogo&quot; Value=&quot;%Logos%\powertage-de.png&quot;/&gt;&lt;Field Name=&quot;OlAppLink&quot; Value=&quot;https://www.powertage.ch&quot;/&gt;&lt;Field Name=&quot;Data_UID&quot; Value=&quot;2018052508343937370453&quot;/&gt;&lt;Field Name=&quot;Field_Name&quot; Value=&quot;Footer1&quot;/&gt;&lt;Field Name=&quot;Field_UID&quot; Value=&quot;2004031914262700533424&quot;/&gt;&lt;Field Name=&quot;ML_LCID&quot; Value=&quot;2055&quot;/&gt;&lt;Field Name=&quot;ML_Value&quot; Value=&quot;&quot;/&gt;&lt;/DocProp&gt;&lt;DocProp UID=&quot;2006040509495284662868&quot; EntryUID=&quot;2003121817293296325874&quot; PrimaryUID=&quot;ClientSuite&quot; Active=&quot;true&quot;&gt;&lt;Field Name=&quot;UID&quot; Value=&quot;2003121817293296325874&quot;/&gt;&lt;Field Name=&quot;IDName&quot; Value=&quot;Song Julia&quot;/&gt;&lt;Field Name=&quot;Name&quot; Value=&quot;Julia Song&quot;/&gt;&lt;Field Name=&quot;DirectPhone&quot; Value=&quot;+41 58 580 22 73&quot;/&gt;&lt;Field Name=&quot;DirectFax&quot; Value=&quot;&quot;/&gt;&lt;Field Name=&quot;Mobile&quot; Value=&quot;+41 79 359 97 82&quot;/&gt;&lt;Field Name=&quot;EMail&quot; Value=&quot;julia.song@swissgrid.ch&quot;/&gt;&lt;Field Name=&quot;Function&quot; Value=&quot;Grid Program Engineer&quot;/&gt;&lt;Field Name=&quot;Signature&quot; Value=&quot;%Signatures%\.color.700.300.jpg&quot;/&gt;&lt;Field Name=&quot;Initials&quot; Value=&quot;&quot;/&gt;&lt;Field Name=&quot;Department&quot; Value=&quot;Grid&quot;/&gt;&lt;Field Name=&quot;OfficeAddress&quot; Value=&quot;Bleichemattstrasse 31, Homezone 3-B/C&quot;/&gt;&lt;Field Name=&quot;Internet&quot; Value=&quot;www.swissgrid.ch&quot;/&gt;&lt;Field Name=&quot;Data_UID&quot; Value=&quot;230668711924261229761722548218521575254140fdfefffi&quot;/&gt;&lt;Field Name=&quot;Field_Name&quot; Value=&quot;Function&quot;/&gt;&lt;Field Name=&quot;Field_UID&quot; Value=&quot;20030218193546317206510590&quot;/&gt;&lt;Field Name=&quot;ML_LCID&quot; Value=&quot;2055&quot;/&gt;&lt;Field Name=&quot;ML_Value&quot; Value=&quot;Grid Program Engineer&quot;/&gt;&lt;/DocProp&gt;&lt;DocProp UID=&quot;200212191811121321310321301031x&quot; EntryUID=&quot;2003121817293296325874&quot; PrimaryUID=&quot;ClientSuite&quot; Active=&quot;true&quot;&gt;&lt;Field Name=&quot;UID&quot; Value=&quot;2003121817293296325874&quot;/&gt;&lt;Field Name=&quot;IDName&quot; Value=&quot;Song Julia&quot;/&gt;&lt;Field Name=&quot;Name&quot; Value=&quot;Julia Song&quot;/&gt;&lt;Field Name=&quot;DirectPhone&quot; Value=&quot;+41 58 580 22 73&quot;/&gt;&lt;Field Name=&quot;DirectFax&quot; Value=&quot;&quot;/&gt;&lt;Field Name=&quot;Mobile&quot; Value=&quot;+41 79 359 97 82&quot;/&gt;&lt;Field Name=&quot;EMail&quot; Value=&quot;julia.song@swissgrid.ch&quot;/&gt;&lt;Field Name=&quot;Function&quot; Value=&quot;Grid Program Engineer&quot;/&gt;&lt;Field Name=&quot;Signature&quot; Value=&quot;%Signatures%\.color.700.300.jpg&quot;/&gt;&lt;Field Name=&quot;Initials&quot; Value=&quot;&quot;/&gt;&lt;Field Name=&quot;Department&quot; Value=&quot;Grid&quot;/&gt;&lt;Field Name=&quot;OfficeAddress&quot; Value=&quot;Bleichemattstrasse 31, Homezone 3-B/C&quot;/&gt;&lt;Field Name=&quot;Internet&quot; Value=&quot;www.swissgrid.ch&quot;/&gt;&lt;Field Name=&quot;Data_UID&quot; Value=&quot;230668711924261229761722548218521575254140fdfefffi&quot;/&gt;&lt;Field Name=&quot;Field_Name&quot; Value=&quot;Function&quot;/&gt;&lt;Field Name=&quot;Field_UID&quot; Value=&quot;20030218193546317206510590&quot;/&gt;&lt;Field Name=&quot;ML_LCID&quot; Value=&quot;2055&quot;/&gt;&lt;Field Name=&quot;ML_Value&quot; Value=&quot;Grid Program Engineer&quot;/&gt;&lt;/DocProp&gt;&lt;DocProp UID=&quot;2012022909485456170131&quot; EntryUID=&quot;2003121817293296325874&quot; PrimaryUID=&quot;ClientSuite&quot; Active=&quot;true&quot;&gt;&lt;Field Name=&quot;UID&quot; Value=&quot;2003121817293296325874&quot;/&gt;&lt;Field Name=&quot;IDName&quot; Value=&quot;GR-GI-AP&quot;/&gt;&lt;Field Name=&quot;Department&quot; Value=&quot;Asset Portfolio&quot;/&gt;&lt;Field Name=&quot;Data_UID&quot; Value=&quot;2013093014263527839458&quot;/&gt;&lt;Field Name=&quot;Field_Name&quot; Value=&quot;&quot;/&gt;&lt;Field Name=&quot;Field_UID&quot; Value=&quot;&quot;/&gt;&lt;Field Name=&quot;ML_LCID&quot; Value=&quot;&quot;/&gt;&lt;Field Name=&quot;ML_Value&quot; Value=&quot;&quot;/&gt;&lt;/DocProp&gt;&lt;DocProp UID=&quot;2002122010583847234010578&quot; EntryUID=&quot;2003121817293296325874&quot; PrimaryUID=&quot;ClientSuite&quot; Active=&quot;true&quot;&gt;&lt;Field Name=&quot;UID&quot; Value=&quot;2003121817293296325874&quot;/&gt;&lt;Field Name=&quot;IDName&quot; Value=&quot;Song Julia&quot;/&gt;&lt;Field Name=&quot;Name&quot; Value=&quot;Julia Song&quot;/&gt;&lt;Field Name=&quot;DirectPhone&quot; Value=&quot;+41 58 580 22 73&quot;/&gt;&lt;Field Name=&quot;DirectFax&quot; Value=&quot;&quot;/&gt;&lt;Field Name=&quot;Mobile&quot; Value=&quot;+41 79 359 97 82&quot;/&gt;&lt;Field Name=&quot;EMail&quot; Value=&quot;julia.song@swissgrid.ch&quot;/&gt;&lt;Field Name=&quot;Function&quot; Value=&quot;Grid Program Engineer&quot;/&gt;&lt;Field Name=&quot;Signature&quot; Value=&quot;%Signatures%\.color.700.300.jpg&quot;/&gt;&lt;Field Name=&quot;Initials&quot; Value=&quot;&quot;/&gt;&lt;Field Name=&quot;Department&quot; Value=&quot;Grid&quot;/&gt;&lt;Field Name=&quot;OfficeAddress&quot; Value=&quot;Bleichemattstrasse 31, Homezone 3-B/C&quot;/&gt;&lt;Field Name=&quot;Internet&quot; Value=&quot;www.swissgrid.ch&quot;/&gt;&lt;Field Name=&quot;Data_UID&quot; Value=&quot;230668711924261229761722548218521575254140fdfefffi&quot;/&gt;&lt;Field Name=&quot;Field_Name&quot; Value=&quot;Function&quot;/&gt;&lt;Field Name=&quot;Field_UID&quot; Value=&quot;20030218193546317206510590&quot;/&gt;&lt;Field Name=&quot;ML_LCID&quot; Value=&quot;2055&quot;/&gt;&lt;Field Name=&quot;ML_Value&quot; Value=&quot;Grid Program Engineer&quot;/&gt;&lt;/DocProp&gt;&lt;DocProp UID=&quot;2003061115381095709037&quot; EntryUID=&quot;2003121817293296325874&quot; PrimaryUID=&quot;ClientSuite&quot; Active=&quot;true&quot;&gt;&lt;Field Name=&quot;UID&quot; Value=&quot;2003121817293296325874&quot;/&gt;&lt;Field Name=&quot;IDName&quot; Value=&quot;(Leer)&quot;/&gt;&lt;/DocProp&gt;&lt;DocProp UID=&quot;2004112217333376588294&quot; EntryUID=&quot;2003121817293296325874&quot; PrimaryUID=&quot;ClientSuite&quot; Active=&quot;true&quot;&gt;&lt;Field Name=&quot;UID&quot; Value=&quot;2003121817293296325874&quot;/&gt;&lt;Field Name=&quot;Datum&quot; Value=&quot;&quot;/&gt;&lt;Field Name=&quot;DocumentDate&quot; Value=&quot;6. November 2018&quot;/&gt;&lt;Field Name=&quot;ClassificationLetterFax&quot; Value=&quot;Intern&quot;/&gt;&lt;Field Name=&quot;Version&quot; Value=&quot;2.0&quot;/&gt;&lt;/DocProp&gt;&lt;DocProp UID=&quot;2004112217290390304928&quot; EntryUID=&quot;2003121817293296325874&quot; PrimaryUID=&quot;ClientSuite&quot; Active=&quot;true&quot;&gt;&lt;Field Name=&quot;UID&quot; Value=&quot;2003121817293296325874&quot;/&gt;&lt;/DocProp&gt;&lt;DocProp UID=&quot;2009082513331568340343&quot; EntryUID=&quot;2003121817293296325874&quot; PrimaryUID=&quot;ClientSuite&quot; Active=&quot;true&quot;&gt;&lt;Field Name=&quot;UID&quot; Value=&quot;2003121817293296325874&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_x0009_&lt;Item Type=&quot;SubMenu&quot; IDName=&quot;CharacterStyles&quot;&gt;_x000d__x0009__x0009_&lt;Item Type=&quot;Button&quot; IDName=&quot;DefaultParagraphFont&quot;  Icon=&quot;3114&quot; Label=&quot;&amp;lt;translate&amp;gt;Style.DefaultParagraphFont&amp;lt;/translate&amp;gt;&quot; Command=&quot;StyleApply&quot; Parameter=&quot;-66&quot;/&gt;_x000d__x0009__x0009_&lt;Item Type=&quot;Button&quot; IDName=&quot;Emphasis&quot;  Icon=&quot;3114&quot; Label=&quot;&amp;lt;translate&amp;gt;Style.Emphasis&amp;lt;/translate&amp;gt;&quot; Command=&quot;StyleApply&quot; Parameter=&quot;-89&quot;/&gt;_x000d__x0009__x0009_&lt;Item Type=&quot;Button&quot; IDName=&quot;Italic&quot;  Icon=&quot;3114&quot; Label=&quot;&amp;lt;translate&amp;gt;Style.Italic&amp;lt;/translate&amp;gt;&quot; Command=&quot;StyleApply&quot; Parameter=&quot;Italic&quot;/&gt;_x000d_                                &lt;Item Type=&quot;Button&quot; IDName=&quot;Description&quot;  Icon=&quot;3114&quot; Label=&quot;&amp;lt;translate&amp;gt;Style.Description&amp;lt;/translate&amp;gt;&quot; Command=&quot;StyleApply&quot; Parameter=&quot;Description&quot;/&gt;_x000d__x0009_&lt;/Item&gt;_x000d__x0009_&lt;Item Type=&quot;SubMenu&quot; IDName=&quot;StructureStyles&quot;&gt;_x000d_                                &lt;Item Type=&quot;Button&quot; IDName=&quot;Text Standard&quot; Icon=&quot;3546&quot; Label=&quot;Text Standard&quot; Command=&quot;StyleApply&quot; Parameter=&quot;Text Standard&quot;/&gt;_x000d_                                &lt;Item Type=&quot;Button&quot; IDName=&quot;NormalKeepTogether&quot; Icon=&quot;3546&quot; Label=&quot;&amp;lt;translate&amp;gt;Style.NormalKeepTogether&amp;lt;/translate&amp;gt;&quot; Command=&quot;StyleApply&quot; Parameter=&quot;NormalKeepTogether&quot;/&gt;_x000d_                                &lt;Item Type=&quot;Separator&quot;/&gt;_x000d__x0009__x0009_&lt;Item Type=&quot;Button&quot; IDName=&quot;Subject&quot; Icon=&quot;3546&quot; Label=&quot;&amp;lt;translate&amp;gt;Style.Subject&amp;lt;/translate&amp;gt;&quot; Command=&quot;StyleApply&quot; Parameter=&quot;Betreff&quot;/&gt;_x000d_                                &lt;Item Type=&quot;Button&quot; IDName=&quot;Title&quot; Icon=&quot;3546&quot; Label=&quot;&amp;lt;translate&amp;gt;Style.Title&amp;lt;/translate&amp;gt;&quot; Command=&quot;StyleApply&quot; Parameter=&quot;-63&quot;/&gt;_x000d__x0009__x0009_&lt;Item Type=&quot;Separator&quot;/&gt;_x000d__x0009__x0009_&lt;Item Type=&quot;Button&quot; IDName=&quot;Heading1&quot; Icon=&quot;3546&quot; Label=&quot;&amp;lt;translate&amp;gt;Style.Heading1&amp;lt;/translate&amp;gt;&quot; Command=&quot;StyleApply&quot; Parameter=&quot;-2&quot;/&gt;_x000d__x0009__x0009_&lt;Item Type=&quot;Button&quot; IDName=&quot;Heading2&quot; Icon=&quot;3546&quot; Label=&quot;&amp;lt;translate&amp;gt;Style.Heading2&amp;lt;/translate&amp;gt;&quot; Command=&quot;StyleApply&quot; Parameter=&quot;-3&quot;/&gt;_x000d__x0009__x0009_&lt;Item Type=&quot;Button&quot; IDName=&quot;Heading3&quot; Icon=&quot;3546&quot; Label=&quot;&amp;lt;translate&amp;gt;Style.Heading3&amp;lt;/translate&amp;gt;&quot; Command=&quot;StyleApply&quot; Parameter=&quot;-4&quot;/&gt;_x000d_                                &lt;Item Type=&quot;Button&quot; IDName=&quot;Heading4&quot; Icon=&quot;3546&quot; Label=&quot;&amp;lt;translate&amp;gt;Style.Heading4&amp;lt;/translate&amp;gt;&quot; Command=&quot;StyleApply&quot; Parameter=&quot;-4&quot;/&gt;_x000d__x0009__x0009_&lt;Item Type=&quot;Separator&quot;/&gt;_x000d__x0009_&lt;/Item&gt;_x000d__x0009_&lt;Item Type=&quot;SubMenu&quot; IDName=&quot;ListStyles&quot;&gt;_x000d__x0009__x0009_&lt;Item Type=&quot;Button&quot; IDName=&quot;ListWithSymbols&quot; Icon=&quot;3546&quot; Label=&quot;&amp;lt;translate&amp;gt;Style.ListWithSymbols&amp;lt;/translate&amp;gt;&quot; Command=&quot;StyleApply&quot; Parameter=&quot;ListWithSymbols&quot;/&gt;_x000d__x0009__x0009_&lt;Item Type=&quot;Button&quot; IDName=&quot;ListWithNumbers&quot; Icon=&quot;3546&quot; Label=&quot;&amp;lt;translate&amp;gt;Style.ListWithNumbers&amp;lt;/translate&amp;gt;&quot; Command=&quot;StyleApply&quot; Parameter=&quot;ListWithNumbers&quot;/&gt;_x000d_                                 &lt;Item Type=&quot;Button&quot; IDName=&quot;ListWithLetters&quot; Icon=&quot;3546&quot; Label=&quot;&amp;lt;translate&amp;gt;Style.ListWithLetters&amp;lt;/translate&amp;gt;&quot; Command=&quot;StyleApply&quot; Parameter=&quot;ListWithLetters&quot;/&gt;_x000d__x0009_&lt;/Item&gt;_x000d_&lt;/MenusDef&gt;"/>
    <w:docVar w:name="OawOMS" w:val="&lt;OawOMS&gt;&lt;send profileUID=&quot;2003010711200895123470110&quot;&gt;&lt;mail&gt;&lt;cc&gt;&lt;/cc&gt;&lt;bcc&gt;&lt;/bcc&gt;&lt;body&gt;&lt;/body&gt;&lt;to&gt;&lt;value type=&quot;OawDocProperty&quot; name=&quot;Recipient.EMail&quot;&gt;&lt;separator text=&quot;&quot;&gt;&lt;/separator&gt;&lt;format text=&quot;&quot;&gt;&lt;/format&gt;&lt;/value&gt;&lt;/to&gt;&lt;subject&gt;&lt;value type=&quot;OawBookmark&quot; name=&quot;Subject&quot;&gt;&lt;separator text=&quot;&quot;&gt;&lt;/separator&gt;&lt;format text=&quot;&quot;&gt;&lt;/format&gt;&lt;/value&gt;&lt;/subject&gt;&lt;/mail&gt;&lt;word&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body&gt;&lt;/body&gt;&lt;to&gt;&lt;value type=&quot;OawDocProperty&quot; name=&quot;Recipient.EMail&quot;&gt;&lt;separator text=&quot;&quot;&gt;&lt;/separator&gt;&lt;format text=&quot;&quot;&gt;&lt;/format&gt;&lt;/value&gt;&lt;/to&gt;&lt;subject&gt;&lt;value type=&quot;OawBookmark&quot; name=&quot;Subject&quot;&gt;&lt;separator text=&quot;&quot;&gt;&lt;/separator&gt;&lt;format text=&quot;&quot;&gt;&lt;/format&gt;&lt;/value&gt;&lt;/subject&gt;&lt;/mail&gt;&lt;word&gt;&lt;subject&gt;&lt;/subject&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subject&gt;&lt;/subject&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end&gt;&lt;send profileUID=&quot;2006121210395821292110&quot;&gt;&lt;mail&gt;&lt;cc&gt;&lt;/cc&gt;&lt;body&gt;&lt;/body&gt;&lt;to&gt;&lt;value type=&quot;OawDocProperty&quot; name=&quot;Recipient.EMail&quot;&gt;&lt;separator text=&quot;&quot;&gt;&lt;/separator&gt;&lt;format text=&quot;&quot;&gt;&lt;/format&gt;&lt;/value&gt;&lt;/to&gt;&lt;subject&gt;&lt;value type=&quot;OawBookmark&quot; name=&quot;Subject&quot;&gt;&lt;separator text=&quot;&quot;&gt;&lt;/separator&gt;&lt;format text=&quot;&quot;&gt;&lt;/format&gt;&lt;/value&gt;&lt;/subject&gt;&lt;/mail&gt;&lt;word&gt;&lt;subject&gt;&lt;/subject&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subject&gt;&lt;/subject&gt;&lt;author&gt;&lt;/author&gt;&lt;manager&gt;&lt;/manager&gt;&lt;company&gt;&lt;/company&gt;&lt;category&gt;&lt;/category&gt;&lt;keywords&gt;&lt;/keywords&gt;&lt;comments&gt;&lt;/comments&gt;&lt;hyperlinkBase&gt;&lt;/hyperlinkBase&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end&gt;&lt;send profileUID=&quot;2016111410482435322597&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mail&gt;&lt;subject&gt;&lt;value type=&quot;OawBookmark&quot; name=&quot;Subject&quot;&gt;&lt;separator text=&quot;&quot;&gt;&lt;/separator&gt;&lt;format text=&quot;&quot;&gt;&lt;/format&gt;&lt;/value&gt;&lt;/subject&gt;&lt;/mail&gt;&lt;/send&gt;&lt;save profileUID=&quot;2004062216425255253277&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ave&gt;&lt;save profileUID=&quot;2006120514401556040061&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ave&gt;&lt;save profileUID=&quot;2016111410481775126934&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ave&gt;&lt;save profileUID=&quot;2006121210441235887611&quot;&gt;&lt;word&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word&gt;&lt;PDF&gt;&lt;title&gt;&lt;value type=&quot;OawBookmark&quot; name=&quot;Subject&quot;&gt;&lt;separator text=&quot;&quot;&gt;&lt;/separator&gt;&lt;format text=&quot;&quot;&gt;&lt;/format&gt;&lt;/value&gt;&lt;/title&gt;&lt;fileName&gt;&lt;value type=&quot;OawBookmark&quot; name=&quot;Subject&quot;&gt;&lt;separator text=&quot;&quot;&gt;&lt;/separator&gt;&lt;format text=&quot;&quot;&gt;&lt;/format&gt;&lt;/value&gt;&lt;/fileName&gt;&lt;/PDF&gt;&lt;/save&gt;&lt;/OawOMS&gt;_x000d_"/>
    <w:docVar w:name="oawPaperSize" w:val="7"/>
    <w:docVar w:name="OawPrinterTray.2003010711185094343750537" w:val="&lt;empty/&gt;"/>
    <w:docVar w:name="OawPrinterTray.2006120711380151760646" w:val="&lt;empty/&gt;"/>
    <w:docVar w:name="OawPrinterTray.3" w:val="&lt;empty/&gt;"/>
    <w:docVar w:name="OawPrinterTray.4" w:val="&lt;empty/&gt;"/>
    <w:docVar w:name="OawProjectID" w:val="swissgridch"/>
    <w:docVar w:name="OawRecipients" w:val="&lt;Recipients&gt;&lt;Recipient PrimaryUID=&quot;ClientSuite&quot;&gt;&lt;UID&gt;2018110614444036424694&lt;/UID&gt;&lt;IDName&gt;Empfänger&lt;/IDName&gt;&lt;RecipientPlainUnchanged&gt;-1&lt;/RecipientPlainUnchanged&gt;&lt;RecipientActive&gt;-1&lt;/RecipientActive&gt;&lt;RecipientIcon&gt;Contact&lt;/RecipientIcon&gt;&lt;MappingTableLabel&gt;&lt;/MappingTableLabel&gt;&lt;MappingTableActive&gt;&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lt;/CompleteAddress&gt;&lt;AddressSingleLine&gt;&lt;/AddressSingleLine&gt;&lt;Telephone&gt;&lt;/Telephone&gt;&lt;Fax&gt;&lt;/Fax&gt;&lt;EMail&gt;&lt;/EMail&gt;&lt;CopyTo&gt;&lt;/CopyTo&gt;&lt;Introduction&gt;&lt;/Introduction&gt;&lt;Closing&gt;&lt;/Closing&gt;&lt;FormattedFullAddress&gt;&lt;/FormattedFullAddress&gt;&lt;CompleteAddressImported&gt;&lt;/CompleteAddressImported&gt;&lt;/Recipient&gt;&lt;/Recipients&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lt;empty/&gt;"/>
    <w:docVar w:name="OawSelectedSource.2006040509495284662868" w:val="&lt;empty/&gt;"/>
    <w:docVar w:name="OawSelectedSource.2012022909485456170131" w:val="&lt;empty/&gt;"/>
    <w:docVar w:name="OawTemplateProperties" w:val="password:=&lt;Semicolon/&gt;MnO`rrvnqc.=;jumpToFirstField:=1;dotReverenceRemove:=0;resizeA4Letter:=1;unpdateDocPropsOnNewOnly:=1;showAllNoteItems:=0;CharCodeChecked:=;CharCodeUnchecked:=;WizardSteps:=0|1|4;DocumentTitle:=;DisplayName:=&lt;translate&gt;Template.Report&lt;/translate&g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Text&quot; Label=&quot;&amp;lt;translate&amp;gt;SmartTemplate.Text&amp;lt;/translate&amp;gt;&quot; Style=&quot;Sub1&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 Style=&quot;Sub1&quot; /&gt;_x000d_&lt;/TemplPropsStm&gt;"/>
    <w:docVar w:name="officeatworkWordMasterTemplateConfiguration" w:val="&lt;!--Created with officeatwork--&gt;_x000d__x000a_&lt;WordMasterTemplateConfiguration&gt;_x000d__x000a_  &lt;LayoutSets /&gt;_x000d__x000a_  &lt;Pictures&gt;_x000d__x000a_    &lt;Picture Id=&quot;e16b42fa-2831-4f8b-829b-ae8c&quot; IdName=&quot;LogoFirstPage&quot; IsSelected=&quot;False&quot; IsExpanded=&quot;True&quot;&gt;_x000d__x000a_      &lt;PageSetupSpecifics&gt;_x000d__x000a_        &lt;PageSetupSpecific IdName=&quot;LogoA4&quot; PaperSize=&quot;A4&quot; Orientation=&quot;Portrait&quot; IsSelected=&quot;false&quot;&gt;_x000d__x000a_          &lt;Source Value=&quot;[[MasterProperty('Organisation','WdA4LogoColorPortrai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gt;_x000d__x000a_              &lt;Source Value=&quot;[[MasterProperty('Organisation','WdA4LogoBlackWhitePortrait')]]&quot; /&gt;_x000d__x000a_            &lt;/OutputProfileSpecific&gt;_x000d__x000a_            &lt;OutputProfileSpecific Type=&quot;Print&quot; Id=&quot;4&quot; /&gt;_x000d__x000a_            &lt;OutputProfileSpecific Type=&quot;Print&quot; Id=&quot;2006120711380151760646&quot; /&gt;_x000d__x000a_            &lt;OutputProfileSpecific Type=&quot;Save&quot; Id=&quot;2006120514401556040061&quot; /&gt;_x000d__x000a_            &lt;OutputProfileSpecific Type=&quot;Save&quot; Id=&quot;2006121210441235887611&quot; /&gt;_x000d__x000a_            &lt;OutputProfileSpecific Type=&quot;Send&quot; Id=&quot;2006120514175878093883&quot; /&gt;_x000d__x000a_            &lt;OutputProfileSpecific Type=&quot;Send&quot; Id=&quot;2006121210395821292110&quot; /&gt;_x000d__x000a_          &lt;/OutputProfileSpecifics&gt;_x000d__x000a_        &lt;/PageSetupSpecific&gt;_x000d__x000a_      &lt;/PageSetupSpecifics&gt;_x000d__x000a_    &lt;/Picture&gt;_x000d__x000a_    &lt;Picture Id=&quot;dd9050f2-477d-4938-8480-b8f7&quot; IdName=&quot;LogoFollowingPages&quot; IsSelected=&quot;False&quot; IsExpanded=&quot;True&quot;&gt;_x000d__x000a_      &lt;PageSetupSpecifics&gt;_x000d__x000a_        &lt;PageSetupSpecific IdName=&quot;LogoA4&quot; PaperSize=&quot;A4&quot; Orientation=&quot;Portrait&quot; IsSelected=&quot;false&quot;&gt;_x000d__x000a_          &lt;Source Value=&quot;[[MasterProperty('Organisation','WdA4LogoColorPortrai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gt;_x000d__x000a_              &lt;Source Value=&quot;[[MasterProperty('Organisation','WdA4LogoBlackWhitePortrait')]]&quot; /&gt;_x000d__x000a_            &lt;/OutputProfileSpecific&gt;_x000d__x000a_            &lt;OutputProfileSpecific Type=&quot;Print&quot; Id=&quot;4&quot; /&gt;_x000d__x000a_            &lt;OutputProfileSpecific Type=&quot;Print&quot; Id=&quot;2006120711380151760646&quot; /&gt;_x000d__x000a_            &lt;OutputProfileSpecific Type=&quot;Save&quot; Id=&quot;2006120514401556040061&quot; /&gt;_x000d__x000a_            &lt;OutputProfileSpecific Type=&quot;Save&quot; Id=&quot;2006121210441235887611&quot; /&gt;_x000d__x000a_            &lt;OutputProfileSpecific Type=&quot;Send&quot; Id=&quot;2006120514175878093883&quot; /&gt;_x000d__x000a_            &lt;OutputProfileSpecific Type=&quot;Send&quot; Id=&quot;2006121210395821292110&quot; /&gt;_x000d__x000a_          &lt;/OutputProfileSpecifics&gt;_x000d__x000a_        &lt;/PageSetupSpecific&gt;_x000d__x000a_      &lt;/PageSetupSpecifics&gt;_x000d__x000a_    &lt;/Picture&gt;_x000d__x000a_    &lt;Picture Id=&quot;247e2e3f-eb6f-47aa-a94d-b9a4&quot; IdName=&quot;Signature1&quot; IsSelected=&quot;False&quot; IsExpanded=&quot;True&quot;&gt;_x000d__x000a_      &lt;PageSetupSpecifics&gt;_x000d__x000a_        &lt;PageSetupSpecific IdName=&quot;Signature1A4&quot; PaperSize=&quot;A4&quot; Orientation=&quot;Portrait&quot; IsSelected=&quot;true&quot;&gt;_x000d__x000a_          &lt;Source Value=&quot;&quot; /&gt;_x000d__x000a_          &lt;HorizontalPosition Relative=&quot;Character&quot; Alignment=&quot;Left&quot; Unit=&quot;mm&quot;&gt;-0.33&lt;/HorizontalPosition&gt;_x000d__x000a_          &lt;VerticalPosition Relative=&quot;Line&quot; Alignment=&quot;Top&quot; Unit=&quot;mm&quot;&gt;-0.66&lt;/VerticalPosition&gt;_x000d__x000a_          &lt;OutputProfileSpecifics&gt;_x000d__x000a_            &lt;OutputProfileSpecific Type=&quot;Print&quot; Id=&quot;2003010711185094343750537&quot;&gt;_x000d__x000a_              &lt;Source Value=&quot;&quot; /&gt;_x000d__x000a_            &lt;/OutputProfileSpecific&gt;_x000d__x000a_            &lt;OutputProfileSpecific Type=&quot;Print&quot; Id=&quot;4&quot;&gt;_x000d__x000a_              &lt;Source Value=&quot;&quot; /&gt;_x000d__x000a_            &lt;/OutputProfileSpecific&gt;_x000d__x000a_            &lt;OutputProfileSpecific Type=&quot;Print&quot; Id=&quot;2006120711380151760646&quot;&gt;_x000d__x000a_              &lt;Source Value=&quot;[[MasterProperty('Signature1','Signature')]]&quot; /&gt;_x000d__x000a_            &lt;/OutputProfileSpecific&gt;_x000d__x000a_            &lt;OutputProfileSpecific Type=&quot;Save&quot; Id=&quot;2006120514401556040061&quot;&gt;_x000d__x000a_              &lt;Source Value=&quot;[[MasterProperty('Signature1','Signature')]]&quot; /&gt;_x000d__x000a_            &lt;/OutputProfileSpecific&gt;_x000d__x000a_            &lt;OutputProfileSpecific Type=&quot;Save&quot; Id=&quot;2006121210441235887611&quot;&gt;_x000d__x000a_              &lt;Source Value=&quot;[[MasterProperty('Signature1','Signature')]]&quot; /&gt;_x000d__x000a_            &lt;/OutputProfileSpecific&gt;_x000d__x000a_            &lt;OutputProfileSpecific Type=&quot;Send&quot; Id=&quot;2006120514175878093883&quot;&gt;_x000d__x000a_              &lt;Source Value=&quot;[[MasterProperty('Signature1','Signature')]]&quot; /&gt;_x000d__x000a_            &lt;/OutputProfileSpecific&gt;_x000d__x000a_            &lt;OutputProfileSpecific Type=&quot;Send&quot; Id=&quot;2006121210395821292110&quot;&gt;_x000d__x000a_              &lt;Source Value=&quot;[[MasterProperty('Signature1','Signature')]]&quot; /&gt;_x000d__x000a_            &lt;/OutputProfileSpecific&gt;_x000d__x000a_          &lt;/OutputProfileSpecifics&gt;_x000d__x000a_        &lt;/PageSetupSpecific&gt;_x000d__x000a_      &lt;/PageSetupSpecifics&gt;_x000d__x000a_    &lt;/Picture&gt;_x000d__x000a_    &lt;Picture Id=&quot;fb145afa-19b9-4801-9c0a-90db&quot; IdName=&quot;Signature2&quot; IsSelected=&quot;False&quot; IsExpanded=&quot;True&quot;&gt;_x000d__x000a_      &lt;PageSetupSpecifics&gt;_x000d__x000a_        &lt;PageSetupSpecific IdName=&quot;Signature1A4&quot; PaperSize=&quot;A4&quot; Orientation=&quot;Portrait&quot; IsSelected=&quot;false&quot;&gt;_x000d__x000a_          &lt;Source Value=&quot;&quot; /&gt;_x000d__x000a_          &lt;HorizontalPosition Relative=&quot;Character&quot; Alignment=&quot;Left&quot; Unit=&quot;cm&quot;&gt;5.75&lt;/HorizontalPosition&gt;_x000d__x000a_          &lt;VerticalPosition Relative=&quot;Line&quot; Alignment=&quot;Top&quot; Unit=&quot;mm&quot;&gt;-0.66&lt;/VerticalPosition&gt;_x000d__x000a_          &lt;OutputProfileSpecifics&gt;_x000d__x000a_            &lt;OutputProfileSpecific Type=&quot;Print&quot; Id=&quot;2003010711185094343750537&quot;&gt;_x000d__x000a_              &lt;Source Value=&quot;&quot; /&gt;_x000d__x000a_            &lt;/OutputProfileSpecific&gt;_x000d__x000a_            &lt;OutputProfileSpecific Type=&quot;Print&quot; Id=&quot;4&quot;&gt;_x000d__x000a_              &lt;Source Value=&quot;&quot; /&gt;_x000d__x000a_            &lt;/OutputProfileSpecific&gt;_x000d__x000a_            &lt;OutputProfileSpecific Type=&quot;Print&quot; Id=&quot;2006120711380151760646&quot;&gt;_x000d__x000a_              &lt;Source Value=&quot;[[MasterProperty('Signature2','Signature')]]&quot; /&gt;_x000d__x000a_            &lt;/OutputProfileSpecific&gt;_x000d__x000a_            &lt;OutputProfileSpecific Type=&quot;Save&quot; Id=&quot;2006120514401556040061&quot;&gt;_x000d__x000a_              &lt;Source Value=&quot;[[MasterProperty('Signature2','Signature')]]&quot; /&gt;_x000d__x000a_            &lt;/OutputProfileSpecific&gt;_x000d__x000a_            &lt;OutputProfileSpecific Type=&quot;Save&quot; Id=&quot;2006121210441235887611&quot;&gt;_x000d__x000a_              &lt;Source Value=&quot;[[MasterProperty('Signature2','Signature')]]&quot; /&gt;_x000d__x000a_            &lt;/OutputProfileSpecific&gt;_x000d__x000a_            &lt;OutputProfileSpecific Type=&quot;Send&quot; Id=&quot;2006120514175878093883&quot;&gt;_x000d__x000a_              &lt;Source Value=&quot;[[MasterProperty('Signature2','Signature')]]&quot; /&gt;_x000d__x000a_            &lt;/OutputProfileSpecific&gt;_x000d__x000a_            &lt;OutputProfileSpecific Type=&quot;Send&quot; Id=&quot;2006121210395821292110&quot;&gt;_x000d__x000a_              &lt;Source Value=&quot;[[MasterProperty('Signature2','Signature')]]&quot; /&gt;_x000d__x000a_            &lt;/OutputProfileSpecific&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9A36AD"/>
    <w:rsid w:val="000004FD"/>
    <w:rsid w:val="00000C1D"/>
    <w:rsid w:val="000012FF"/>
    <w:rsid w:val="000015FD"/>
    <w:rsid w:val="00001886"/>
    <w:rsid w:val="00002B8D"/>
    <w:rsid w:val="0000490C"/>
    <w:rsid w:val="00006C62"/>
    <w:rsid w:val="00007904"/>
    <w:rsid w:val="000113F7"/>
    <w:rsid w:val="00013033"/>
    <w:rsid w:val="000139BD"/>
    <w:rsid w:val="000144C4"/>
    <w:rsid w:val="0002316E"/>
    <w:rsid w:val="0002542A"/>
    <w:rsid w:val="00025E24"/>
    <w:rsid w:val="000260A8"/>
    <w:rsid w:val="00027DEE"/>
    <w:rsid w:val="00031532"/>
    <w:rsid w:val="0003620C"/>
    <w:rsid w:val="00040FD6"/>
    <w:rsid w:val="00042233"/>
    <w:rsid w:val="00042314"/>
    <w:rsid w:val="00042CCD"/>
    <w:rsid w:val="00046527"/>
    <w:rsid w:val="00046F02"/>
    <w:rsid w:val="000472D9"/>
    <w:rsid w:val="00047422"/>
    <w:rsid w:val="0005055C"/>
    <w:rsid w:val="00053020"/>
    <w:rsid w:val="00053E99"/>
    <w:rsid w:val="00054AD0"/>
    <w:rsid w:val="00055195"/>
    <w:rsid w:val="00055FA5"/>
    <w:rsid w:val="00062C3F"/>
    <w:rsid w:val="0006442B"/>
    <w:rsid w:val="00064C35"/>
    <w:rsid w:val="00067A2E"/>
    <w:rsid w:val="00070AB5"/>
    <w:rsid w:val="00071DA9"/>
    <w:rsid w:val="00074C03"/>
    <w:rsid w:val="00076F4F"/>
    <w:rsid w:val="00077FC4"/>
    <w:rsid w:val="00080156"/>
    <w:rsid w:val="000857FF"/>
    <w:rsid w:val="00085AC7"/>
    <w:rsid w:val="00085CF1"/>
    <w:rsid w:val="000869C0"/>
    <w:rsid w:val="00092745"/>
    <w:rsid w:val="00093094"/>
    <w:rsid w:val="000943AB"/>
    <w:rsid w:val="0009446B"/>
    <w:rsid w:val="000962F8"/>
    <w:rsid w:val="00096678"/>
    <w:rsid w:val="000979A2"/>
    <w:rsid w:val="000A0AD7"/>
    <w:rsid w:val="000A4144"/>
    <w:rsid w:val="000A576D"/>
    <w:rsid w:val="000A5D8F"/>
    <w:rsid w:val="000A6412"/>
    <w:rsid w:val="000A67FE"/>
    <w:rsid w:val="000A6F78"/>
    <w:rsid w:val="000A7BE1"/>
    <w:rsid w:val="000B3B9B"/>
    <w:rsid w:val="000B3F17"/>
    <w:rsid w:val="000C01D4"/>
    <w:rsid w:val="000C16E9"/>
    <w:rsid w:val="000C18DC"/>
    <w:rsid w:val="000C1966"/>
    <w:rsid w:val="000C307D"/>
    <w:rsid w:val="000C3513"/>
    <w:rsid w:val="000C52C6"/>
    <w:rsid w:val="000C5D3C"/>
    <w:rsid w:val="000D0AB2"/>
    <w:rsid w:val="000D10FB"/>
    <w:rsid w:val="000D2C93"/>
    <w:rsid w:val="000D422C"/>
    <w:rsid w:val="000D6181"/>
    <w:rsid w:val="000D6776"/>
    <w:rsid w:val="000E5ECD"/>
    <w:rsid w:val="000E6D3D"/>
    <w:rsid w:val="000E7678"/>
    <w:rsid w:val="000F08FE"/>
    <w:rsid w:val="000F0C07"/>
    <w:rsid w:val="000F26B7"/>
    <w:rsid w:val="000F35E0"/>
    <w:rsid w:val="000F79CA"/>
    <w:rsid w:val="00100419"/>
    <w:rsid w:val="001006CE"/>
    <w:rsid w:val="0010098D"/>
    <w:rsid w:val="00101AA2"/>
    <w:rsid w:val="001039FC"/>
    <w:rsid w:val="00104BB7"/>
    <w:rsid w:val="00105406"/>
    <w:rsid w:val="00105F42"/>
    <w:rsid w:val="00106036"/>
    <w:rsid w:val="0010677B"/>
    <w:rsid w:val="00107953"/>
    <w:rsid w:val="001125B5"/>
    <w:rsid w:val="0011312B"/>
    <w:rsid w:val="00114492"/>
    <w:rsid w:val="0012405E"/>
    <w:rsid w:val="00125A93"/>
    <w:rsid w:val="001266EE"/>
    <w:rsid w:val="00126AEB"/>
    <w:rsid w:val="001277FB"/>
    <w:rsid w:val="0013159A"/>
    <w:rsid w:val="001349C9"/>
    <w:rsid w:val="001363F0"/>
    <w:rsid w:val="00137978"/>
    <w:rsid w:val="001402EF"/>
    <w:rsid w:val="00142B69"/>
    <w:rsid w:val="00146849"/>
    <w:rsid w:val="001507E3"/>
    <w:rsid w:val="00150824"/>
    <w:rsid w:val="00152D5D"/>
    <w:rsid w:val="0015431A"/>
    <w:rsid w:val="001543B5"/>
    <w:rsid w:val="001577BA"/>
    <w:rsid w:val="00157852"/>
    <w:rsid w:val="0016057B"/>
    <w:rsid w:val="00161D21"/>
    <w:rsid w:val="0016532A"/>
    <w:rsid w:val="00167C8E"/>
    <w:rsid w:val="001739CE"/>
    <w:rsid w:val="001748E8"/>
    <w:rsid w:val="00175489"/>
    <w:rsid w:val="001766E8"/>
    <w:rsid w:val="00177CF1"/>
    <w:rsid w:val="001806B9"/>
    <w:rsid w:val="0018281A"/>
    <w:rsid w:val="00183F88"/>
    <w:rsid w:val="00184153"/>
    <w:rsid w:val="00184BF9"/>
    <w:rsid w:val="001859D8"/>
    <w:rsid w:val="00186A2F"/>
    <w:rsid w:val="00186D97"/>
    <w:rsid w:val="00187718"/>
    <w:rsid w:val="0019025C"/>
    <w:rsid w:val="00190973"/>
    <w:rsid w:val="00191FB0"/>
    <w:rsid w:val="00193EBD"/>
    <w:rsid w:val="00196F3D"/>
    <w:rsid w:val="001A0D83"/>
    <w:rsid w:val="001A1EB8"/>
    <w:rsid w:val="001A338B"/>
    <w:rsid w:val="001A4B48"/>
    <w:rsid w:val="001A52F9"/>
    <w:rsid w:val="001A5983"/>
    <w:rsid w:val="001A7235"/>
    <w:rsid w:val="001B5008"/>
    <w:rsid w:val="001B5BCF"/>
    <w:rsid w:val="001B6D19"/>
    <w:rsid w:val="001B6EFD"/>
    <w:rsid w:val="001C0602"/>
    <w:rsid w:val="001C1ADF"/>
    <w:rsid w:val="001C28DD"/>
    <w:rsid w:val="001C6B1D"/>
    <w:rsid w:val="001C6F7F"/>
    <w:rsid w:val="001C7D7A"/>
    <w:rsid w:val="001D3149"/>
    <w:rsid w:val="001D38CA"/>
    <w:rsid w:val="001E050F"/>
    <w:rsid w:val="001E1D4D"/>
    <w:rsid w:val="001E62E2"/>
    <w:rsid w:val="001E751B"/>
    <w:rsid w:val="001E7815"/>
    <w:rsid w:val="001F5040"/>
    <w:rsid w:val="001F57CB"/>
    <w:rsid w:val="0020387E"/>
    <w:rsid w:val="002039E7"/>
    <w:rsid w:val="002067BD"/>
    <w:rsid w:val="002067F2"/>
    <w:rsid w:val="00207C4B"/>
    <w:rsid w:val="00213236"/>
    <w:rsid w:val="002138DC"/>
    <w:rsid w:val="00214BC1"/>
    <w:rsid w:val="00216844"/>
    <w:rsid w:val="00216B14"/>
    <w:rsid w:val="00216B98"/>
    <w:rsid w:val="00217403"/>
    <w:rsid w:val="00217E42"/>
    <w:rsid w:val="00220E60"/>
    <w:rsid w:val="00222B0C"/>
    <w:rsid w:val="00223DBA"/>
    <w:rsid w:val="0022436B"/>
    <w:rsid w:val="0022480B"/>
    <w:rsid w:val="00224B2D"/>
    <w:rsid w:val="00226A0E"/>
    <w:rsid w:val="00227F92"/>
    <w:rsid w:val="00230C11"/>
    <w:rsid w:val="002315B5"/>
    <w:rsid w:val="002336FC"/>
    <w:rsid w:val="00235ABC"/>
    <w:rsid w:val="002363A3"/>
    <w:rsid w:val="00240C44"/>
    <w:rsid w:val="00243375"/>
    <w:rsid w:val="00243529"/>
    <w:rsid w:val="00245CDD"/>
    <w:rsid w:val="00245CED"/>
    <w:rsid w:val="00246792"/>
    <w:rsid w:val="002522AD"/>
    <w:rsid w:val="00253748"/>
    <w:rsid w:val="00253FD3"/>
    <w:rsid w:val="002565F6"/>
    <w:rsid w:val="00257163"/>
    <w:rsid w:val="002571B1"/>
    <w:rsid w:val="00260364"/>
    <w:rsid w:val="002608EF"/>
    <w:rsid w:val="00260D46"/>
    <w:rsid w:val="002645DC"/>
    <w:rsid w:val="002650E6"/>
    <w:rsid w:val="00266784"/>
    <w:rsid w:val="00267613"/>
    <w:rsid w:val="00267651"/>
    <w:rsid w:val="00271915"/>
    <w:rsid w:val="00272287"/>
    <w:rsid w:val="002735F0"/>
    <w:rsid w:val="00273CE6"/>
    <w:rsid w:val="00276705"/>
    <w:rsid w:val="00281097"/>
    <w:rsid w:val="00282F4C"/>
    <w:rsid w:val="00284AA5"/>
    <w:rsid w:val="002855A1"/>
    <w:rsid w:val="00286E37"/>
    <w:rsid w:val="00287C9F"/>
    <w:rsid w:val="002927E2"/>
    <w:rsid w:val="0029350F"/>
    <w:rsid w:val="002A344B"/>
    <w:rsid w:val="002A5023"/>
    <w:rsid w:val="002A53C0"/>
    <w:rsid w:val="002A66F2"/>
    <w:rsid w:val="002A688E"/>
    <w:rsid w:val="002B09D5"/>
    <w:rsid w:val="002B0DC1"/>
    <w:rsid w:val="002B12AC"/>
    <w:rsid w:val="002B1E64"/>
    <w:rsid w:val="002B3964"/>
    <w:rsid w:val="002B4648"/>
    <w:rsid w:val="002B4B0D"/>
    <w:rsid w:val="002B4C22"/>
    <w:rsid w:val="002B6145"/>
    <w:rsid w:val="002B6C69"/>
    <w:rsid w:val="002C0580"/>
    <w:rsid w:val="002C0DF8"/>
    <w:rsid w:val="002C169A"/>
    <w:rsid w:val="002C23C5"/>
    <w:rsid w:val="002C3427"/>
    <w:rsid w:val="002C4086"/>
    <w:rsid w:val="002C5CF3"/>
    <w:rsid w:val="002C60DF"/>
    <w:rsid w:val="002C61B2"/>
    <w:rsid w:val="002C69AD"/>
    <w:rsid w:val="002D3384"/>
    <w:rsid w:val="002D3DF6"/>
    <w:rsid w:val="002D7A3D"/>
    <w:rsid w:val="002E085A"/>
    <w:rsid w:val="002E0B33"/>
    <w:rsid w:val="002E5FAE"/>
    <w:rsid w:val="002E6B88"/>
    <w:rsid w:val="002E739E"/>
    <w:rsid w:val="002F0E22"/>
    <w:rsid w:val="002F186C"/>
    <w:rsid w:val="002F1DAA"/>
    <w:rsid w:val="002F2CD7"/>
    <w:rsid w:val="002F3B70"/>
    <w:rsid w:val="002F3CE5"/>
    <w:rsid w:val="002F6A26"/>
    <w:rsid w:val="002F6C16"/>
    <w:rsid w:val="002F6D01"/>
    <w:rsid w:val="00303785"/>
    <w:rsid w:val="003060EE"/>
    <w:rsid w:val="00307DB2"/>
    <w:rsid w:val="00312AE1"/>
    <w:rsid w:val="00315936"/>
    <w:rsid w:val="003164D2"/>
    <w:rsid w:val="0032109C"/>
    <w:rsid w:val="00321171"/>
    <w:rsid w:val="00322D36"/>
    <w:rsid w:val="00324C0B"/>
    <w:rsid w:val="00325AED"/>
    <w:rsid w:val="00326E72"/>
    <w:rsid w:val="00327147"/>
    <w:rsid w:val="003306E0"/>
    <w:rsid w:val="00330D8B"/>
    <w:rsid w:val="00332E4D"/>
    <w:rsid w:val="00334ABA"/>
    <w:rsid w:val="003355A6"/>
    <w:rsid w:val="00335B07"/>
    <w:rsid w:val="0034186D"/>
    <w:rsid w:val="003448D9"/>
    <w:rsid w:val="003449A4"/>
    <w:rsid w:val="00345EF6"/>
    <w:rsid w:val="00346AC7"/>
    <w:rsid w:val="00346E3C"/>
    <w:rsid w:val="003477D1"/>
    <w:rsid w:val="00347AA2"/>
    <w:rsid w:val="00355276"/>
    <w:rsid w:val="00355935"/>
    <w:rsid w:val="003561A5"/>
    <w:rsid w:val="00356732"/>
    <w:rsid w:val="003569E9"/>
    <w:rsid w:val="00357B7E"/>
    <w:rsid w:val="0036187A"/>
    <w:rsid w:val="003625CF"/>
    <w:rsid w:val="00367DC7"/>
    <w:rsid w:val="003709E4"/>
    <w:rsid w:val="003709F4"/>
    <w:rsid w:val="00372DA2"/>
    <w:rsid w:val="00374BD5"/>
    <w:rsid w:val="0037768B"/>
    <w:rsid w:val="00377FD1"/>
    <w:rsid w:val="003804DC"/>
    <w:rsid w:val="00380F8D"/>
    <w:rsid w:val="00381693"/>
    <w:rsid w:val="003818C4"/>
    <w:rsid w:val="0038235C"/>
    <w:rsid w:val="0038353C"/>
    <w:rsid w:val="0038762C"/>
    <w:rsid w:val="00390F5C"/>
    <w:rsid w:val="00391A0B"/>
    <w:rsid w:val="00393B87"/>
    <w:rsid w:val="00396159"/>
    <w:rsid w:val="003A0EAA"/>
    <w:rsid w:val="003A293A"/>
    <w:rsid w:val="003A550E"/>
    <w:rsid w:val="003A5C7A"/>
    <w:rsid w:val="003A6F00"/>
    <w:rsid w:val="003B00DE"/>
    <w:rsid w:val="003B0380"/>
    <w:rsid w:val="003B171A"/>
    <w:rsid w:val="003B20F7"/>
    <w:rsid w:val="003B2A99"/>
    <w:rsid w:val="003B5D88"/>
    <w:rsid w:val="003B5EFA"/>
    <w:rsid w:val="003C32ED"/>
    <w:rsid w:val="003D41C5"/>
    <w:rsid w:val="003D67C8"/>
    <w:rsid w:val="003D6DCE"/>
    <w:rsid w:val="003D7507"/>
    <w:rsid w:val="003D7D8A"/>
    <w:rsid w:val="003E281D"/>
    <w:rsid w:val="003E3DFB"/>
    <w:rsid w:val="003E46AD"/>
    <w:rsid w:val="003E7CC4"/>
    <w:rsid w:val="003F0676"/>
    <w:rsid w:val="003F1FE7"/>
    <w:rsid w:val="003F28E9"/>
    <w:rsid w:val="003F5FB4"/>
    <w:rsid w:val="003F610B"/>
    <w:rsid w:val="00400A6C"/>
    <w:rsid w:val="00410585"/>
    <w:rsid w:val="004140F0"/>
    <w:rsid w:val="004157B1"/>
    <w:rsid w:val="00417327"/>
    <w:rsid w:val="0041733A"/>
    <w:rsid w:val="004173AA"/>
    <w:rsid w:val="004173F8"/>
    <w:rsid w:val="0041744E"/>
    <w:rsid w:val="00420341"/>
    <w:rsid w:val="00422101"/>
    <w:rsid w:val="00423EF8"/>
    <w:rsid w:val="00430709"/>
    <w:rsid w:val="004324CD"/>
    <w:rsid w:val="004352EB"/>
    <w:rsid w:val="0043615A"/>
    <w:rsid w:val="0043661F"/>
    <w:rsid w:val="004370E3"/>
    <w:rsid w:val="0044174C"/>
    <w:rsid w:val="00442F98"/>
    <w:rsid w:val="00443293"/>
    <w:rsid w:val="00444088"/>
    <w:rsid w:val="00444595"/>
    <w:rsid w:val="004472F7"/>
    <w:rsid w:val="0045054B"/>
    <w:rsid w:val="004506F2"/>
    <w:rsid w:val="00450991"/>
    <w:rsid w:val="0045191B"/>
    <w:rsid w:val="00453852"/>
    <w:rsid w:val="0045460B"/>
    <w:rsid w:val="0045542D"/>
    <w:rsid w:val="004614E6"/>
    <w:rsid w:val="00464258"/>
    <w:rsid w:val="00467057"/>
    <w:rsid w:val="004742D2"/>
    <w:rsid w:val="00476223"/>
    <w:rsid w:val="00477838"/>
    <w:rsid w:val="0048075E"/>
    <w:rsid w:val="0048135D"/>
    <w:rsid w:val="004825EC"/>
    <w:rsid w:val="0048532C"/>
    <w:rsid w:val="00485BEE"/>
    <w:rsid w:val="00486A2C"/>
    <w:rsid w:val="00486D68"/>
    <w:rsid w:val="004913B4"/>
    <w:rsid w:val="00491F9C"/>
    <w:rsid w:val="00492DF2"/>
    <w:rsid w:val="00493944"/>
    <w:rsid w:val="00494AD2"/>
    <w:rsid w:val="00496494"/>
    <w:rsid w:val="00496D8E"/>
    <w:rsid w:val="004A060F"/>
    <w:rsid w:val="004A6381"/>
    <w:rsid w:val="004A6F67"/>
    <w:rsid w:val="004B123A"/>
    <w:rsid w:val="004B187A"/>
    <w:rsid w:val="004B2305"/>
    <w:rsid w:val="004B2D16"/>
    <w:rsid w:val="004B39E5"/>
    <w:rsid w:val="004B44EC"/>
    <w:rsid w:val="004B4872"/>
    <w:rsid w:val="004B5430"/>
    <w:rsid w:val="004B59DA"/>
    <w:rsid w:val="004C38EB"/>
    <w:rsid w:val="004C4029"/>
    <w:rsid w:val="004C47DD"/>
    <w:rsid w:val="004C5E07"/>
    <w:rsid w:val="004C7840"/>
    <w:rsid w:val="004D4318"/>
    <w:rsid w:val="004D44F7"/>
    <w:rsid w:val="004D5C7D"/>
    <w:rsid w:val="004E1981"/>
    <w:rsid w:val="004E23E3"/>
    <w:rsid w:val="004E34F0"/>
    <w:rsid w:val="004F35B8"/>
    <w:rsid w:val="004F3675"/>
    <w:rsid w:val="004F3702"/>
    <w:rsid w:val="004F42A9"/>
    <w:rsid w:val="004F43E6"/>
    <w:rsid w:val="004F45B5"/>
    <w:rsid w:val="004F4C96"/>
    <w:rsid w:val="004F5462"/>
    <w:rsid w:val="004F75DC"/>
    <w:rsid w:val="00502FBC"/>
    <w:rsid w:val="00504B21"/>
    <w:rsid w:val="00504E96"/>
    <w:rsid w:val="005063E5"/>
    <w:rsid w:val="00510DCD"/>
    <w:rsid w:val="005124EC"/>
    <w:rsid w:val="005137B2"/>
    <w:rsid w:val="00514E0C"/>
    <w:rsid w:val="005165D9"/>
    <w:rsid w:val="005169EE"/>
    <w:rsid w:val="00517798"/>
    <w:rsid w:val="00517C0B"/>
    <w:rsid w:val="005204F3"/>
    <w:rsid w:val="005208A4"/>
    <w:rsid w:val="00522912"/>
    <w:rsid w:val="00523E16"/>
    <w:rsid w:val="00524861"/>
    <w:rsid w:val="0052586F"/>
    <w:rsid w:val="005265AF"/>
    <w:rsid w:val="00526FC1"/>
    <w:rsid w:val="00530340"/>
    <w:rsid w:val="00530500"/>
    <w:rsid w:val="00530CB0"/>
    <w:rsid w:val="005327A3"/>
    <w:rsid w:val="005327DE"/>
    <w:rsid w:val="005335EE"/>
    <w:rsid w:val="00534CD8"/>
    <w:rsid w:val="0053694E"/>
    <w:rsid w:val="00541551"/>
    <w:rsid w:val="00542461"/>
    <w:rsid w:val="00543E1A"/>
    <w:rsid w:val="00544134"/>
    <w:rsid w:val="0055005A"/>
    <w:rsid w:val="0055098B"/>
    <w:rsid w:val="00550F8A"/>
    <w:rsid w:val="00551427"/>
    <w:rsid w:val="00552F8E"/>
    <w:rsid w:val="00555A7D"/>
    <w:rsid w:val="00555C99"/>
    <w:rsid w:val="00556C68"/>
    <w:rsid w:val="00557113"/>
    <w:rsid w:val="00557B1F"/>
    <w:rsid w:val="005614CC"/>
    <w:rsid w:val="0056693A"/>
    <w:rsid w:val="00573B2C"/>
    <w:rsid w:val="005745DC"/>
    <w:rsid w:val="00575140"/>
    <w:rsid w:val="00577E75"/>
    <w:rsid w:val="00581358"/>
    <w:rsid w:val="005826CE"/>
    <w:rsid w:val="005839C7"/>
    <w:rsid w:val="00585731"/>
    <w:rsid w:val="005861ED"/>
    <w:rsid w:val="00586E75"/>
    <w:rsid w:val="00590C63"/>
    <w:rsid w:val="005913D0"/>
    <w:rsid w:val="0059469D"/>
    <w:rsid w:val="00594FF0"/>
    <w:rsid w:val="005A01A4"/>
    <w:rsid w:val="005A051D"/>
    <w:rsid w:val="005A4BDE"/>
    <w:rsid w:val="005A5799"/>
    <w:rsid w:val="005A6E6B"/>
    <w:rsid w:val="005A6E7A"/>
    <w:rsid w:val="005A6F54"/>
    <w:rsid w:val="005B06BC"/>
    <w:rsid w:val="005B0ADF"/>
    <w:rsid w:val="005B23C5"/>
    <w:rsid w:val="005B3F34"/>
    <w:rsid w:val="005C1B96"/>
    <w:rsid w:val="005C1D73"/>
    <w:rsid w:val="005D1BFE"/>
    <w:rsid w:val="005D2234"/>
    <w:rsid w:val="005D2476"/>
    <w:rsid w:val="005D418F"/>
    <w:rsid w:val="005D5331"/>
    <w:rsid w:val="005D6681"/>
    <w:rsid w:val="005E110D"/>
    <w:rsid w:val="005E7427"/>
    <w:rsid w:val="005E7E3B"/>
    <w:rsid w:val="005F3E01"/>
    <w:rsid w:val="005F43A0"/>
    <w:rsid w:val="00600178"/>
    <w:rsid w:val="0060122D"/>
    <w:rsid w:val="00603924"/>
    <w:rsid w:val="006039F3"/>
    <w:rsid w:val="00604DA0"/>
    <w:rsid w:val="00604F72"/>
    <w:rsid w:val="006056BE"/>
    <w:rsid w:val="00605EF9"/>
    <w:rsid w:val="00606B71"/>
    <w:rsid w:val="00607200"/>
    <w:rsid w:val="00607715"/>
    <w:rsid w:val="006078FC"/>
    <w:rsid w:val="0061276F"/>
    <w:rsid w:val="00616D59"/>
    <w:rsid w:val="006178A6"/>
    <w:rsid w:val="0062010B"/>
    <w:rsid w:val="006222F5"/>
    <w:rsid w:val="006265CF"/>
    <w:rsid w:val="00630CD1"/>
    <w:rsid w:val="0063352C"/>
    <w:rsid w:val="00633DF7"/>
    <w:rsid w:val="00634439"/>
    <w:rsid w:val="00634725"/>
    <w:rsid w:val="00634C2C"/>
    <w:rsid w:val="00637C27"/>
    <w:rsid w:val="006419BC"/>
    <w:rsid w:val="00642412"/>
    <w:rsid w:val="006443AF"/>
    <w:rsid w:val="00644B7E"/>
    <w:rsid w:val="00647BB3"/>
    <w:rsid w:val="00652824"/>
    <w:rsid w:val="006549D1"/>
    <w:rsid w:val="00655B58"/>
    <w:rsid w:val="00657096"/>
    <w:rsid w:val="00657433"/>
    <w:rsid w:val="006606D9"/>
    <w:rsid w:val="0066460F"/>
    <w:rsid w:val="00665FFA"/>
    <w:rsid w:val="0066771E"/>
    <w:rsid w:val="00671999"/>
    <w:rsid w:val="00672E7C"/>
    <w:rsid w:val="00673293"/>
    <w:rsid w:val="006778F7"/>
    <w:rsid w:val="00681715"/>
    <w:rsid w:val="00683536"/>
    <w:rsid w:val="00684F3B"/>
    <w:rsid w:val="006856D3"/>
    <w:rsid w:val="00690AE2"/>
    <w:rsid w:val="00690F63"/>
    <w:rsid w:val="00694094"/>
    <w:rsid w:val="006964F7"/>
    <w:rsid w:val="006A0A28"/>
    <w:rsid w:val="006A2149"/>
    <w:rsid w:val="006A27FE"/>
    <w:rsid w:val="006A49EA"/>
    <w:rsid w:val="006A4EAF"/>
    <w:rsid w:val="006A5329"/>
    <w:rsid w:val="006A6FCA"/>
    <w:rsid w:val="006B131C"/>
    <w:rsid w:val="006B1740"/>
    <w:rsid w:val="006B4493"/>
    <w:rsid w:val="006B79BA"/>
    <w:rsid w:val="006D0F07"/>
    <w:rsid w:val="006D1378"/>
    <w:rsid w:val="006D3CD3"/>
    <w:rsid w:val="006D544B"/>
    <w:rsid w:val="006D6524"/>
    <w:rsid w:val="006D7709"/>
    <w:rsid w:val="006E2AE9"/>
    <w:rsid w:val="006E333F"/>
    <w:rsid w:val="006E3670"/>
    <w:rsid w:val="006E468D"/>
    <w:rsid w:val="006E6A17"/>
    <w:rsid w:val="006F1145"/>
    <w:rsid w:val="006F14BE"/>
    <w:rsid w:val="006F3FE9"/>
    <w:rsid w:val="006F684B"/>
    <w:rsid w:val="007069DE"/>
    <w:rsid w:val="00706FA1"/>
    <w:rsid w:val="0071015D"/>
    <w:rsid w:val="007115F8"/>
    <w:rsid w:val="007124B5"/>
    <w:rsid w:val="00712CE8"/>
    <w:rsid w:val="0071604E"/>
    <w:rsid w:val="00722E87"/>
    <w:rsid w:val="00725C0D"/>
    <w:rsid w:val="00726DC9"/>
    <w:rsid w:val="00726E75"/>
    <w:rsid w:val="00730FCB"/>
    <w:rsid w:val="00736344"/>
    <w:rsid w:val="007369E6"/>
    <w:rsid w:val="00743B12"/>
    <w:rsid w:val="007504F8"/>
    <w:rsid w:val="00752CCA"/>
    <w:rsid w:val="00753A78"/>
    <w:rsid w:val="00754D24"/>
    <w:rsid w:val="00755386"/>
    <w:rsid w:val="00756593"/>
    <w:rsid w:val="0076101E"/>
    <w:rsid w:val="00761036"/>
    <w:rsid w:val="00762A1B"/>
    <w:rsid w:val="00763CBC"/>
    <w:rsid w:val="00764CA8"/>
    <w:rsid w:val="00764FB3"/>
    <w:rsid w:val="00765219"/>
    <w:rsid w:val="00767FBD"/>
    <w:rsid w:val="00770538"/>
    <w:rsid w:val="00771D53"/>
    <w:rsid w:val="007740C9"/>
    <w:rsid w:val="00774668"/>
    <w:rsid w:val="00776C5A"/>
    <w:rsid w:val="00776F7B"/>
    <w:rsid w:val="00781760"/>
    <w:rsid w:val="007956AD"/>
    <w:rsid w:val="007961DF"/>
    <w:rsid w:val="007A29C3"/>
    <w:rsid w:val="007A6C13"/>
    <w:rsid w:val="007A7B93"/>
    <w:rsid w:val="007B041C"/>
    <w:rsid w:val="007B3681"/>
    <w:rsid w:val="007B3D4D"/>
    <w:rsid w:val="007B4F79"/>
    <w:rsid w:val="007C1ED8"/>
    <w:rsid w:val="007C40A6"/>
    <w:rsid w:val="007C4472"/>
    <w:rsid w:val="007C6AB3"/>
    <w:rsid w:val="007C7082"/>
    <w:rsid w:val="007D0797"/>
    <w:rsid w:val="007D29E8"/>
    <w:rsid w:val="007D5890"/>
    <w:rsid w:val="007D5D98"/>
    <w:rsid w:val="007D66F7"/>
    <w:rsid w:val="007D6E58"/>
    <w:rsid w:val="007D728A"/>
    <w:rsid w:val="007E0390"/>
    <w:rsid w:val="007F0F48"/>
    <w:rsid w:val="007F28A3"/>
    <w:rsid w:val="007F4F57"/>
    <w:rsid w:val="007F6BF2"/>
    <w:rsid w:val="00800E72"/>
    <w:rsid w:val="0080273A"/>
    <w:rsid w:val="008033AD"/>
    <w:rsid w:val="008034D8"/>
    <w:rsid w:val="00805CA9"/>
    <w:rsid w:val="00806619"/>
    <w:rsid w:val="00807471"/>
    <w:rsid w:val="0081080E"/>
    <w:rsid w:val="0081082E"/>
    <w:rsid w:val="00810944"/>
    <w:rsid w:val="0081277C"/>
    <w:rsid w:val="0081366F"/>
    <w:rsid w:val="00815218"/>
    <w:rsid w:val="00815B2E"/>
    <w:rsid w:val="008167AA"/>
    <w:rsid w:val="0081763D"/>
    <w:rsid w:val="008210FC"/>
    <w:rsid w:val="008229A0"/>
    <w:rsid w:val="00823211"/>
    <w:rsid w:val="008237F8"/>
    <w:rsid w:val="0082506D"/>
    <w:rsid w:val="00825083"/>
    <w:rsid w:val="0082798D"/>
    <w:rsid w:val="0082798F"/>
    <w:rsid w:val="00831F9A"/>
    <w:rsid w:val="00833FC7"/>
    <w:rsid w:val="00834A2E"/>
    <w:rsid w:val="00835FCD"/>
    <w:rsid w:val="0084095A"/>
    <w:rsid w:val="00842209"/>
    <w:rsid w:val="008462B8"/>
    <w:rsid w:val="00846501"/>
    <w:rsid w:val="008468B7"/>
    <w:rsid w:val="00847BDD"/>
    <w:rsid w:val="0085142C"/>
    <w:rsid w:val="00853756"/>
    <w:rsid w:val="008550AB"/>
    <w:rsid w:val="00855F70"/>
    <w:rsid w:val="00856DAC"/>
    <w:rsid w:val="00861E0E"/>
    <w:rsid w:val="00861EC9"/>
    <w:rsid w:val="008648C0"/>
    <w:rsid w:val="00866570"/>
    <w:rsid w:val="00871BAF"/>
    <w:rsid w:val="00871D7C"/>
    <w:rsid w:val="008734EB"/>
    <w:rsid w:val="00875AC1"/>
    <w:rsid w:val="00877941"/>
    <w:rsid w:val="008823C2"/>
    <w:rsid w:val="00882BCF"/>
    <w:rsid w:val="00884CAE"/>
    <w:rsid w:val="00890613"/>
    <w:rsid w:val="00891326"/>
    <w:rsid w:val="008913D6"/>
    <w:rsid w:val="00892411"/>
    <w:rsid w:val="00895067"/>
    <w:rsid w:val="00897044"/>
    <w:rsid w:val="008A08F2"/>
    <w:rsid w:val="008A0B15"/>
    <w:rsid w:val="008A52DB"/>
    <w:rsid w:val="008A5328"/>
    <w:rsid w:val="008A5525"/>
    <w:rsid w:val="008A779A"/>
    <w:rsid w:val="008B02FC"/>
    <w:rsid w:val="008B0C14"/>
    <w:rsid w:val="008B1D06"/>
    <w:rsid w:val="008B40D9"/>
    <w:rsid w:val="008C11A4"/>
    <w:rsid w:val="008C5E89"/>
    <w:rsid w:val="008D0610"/>
    <w:rsid w:val="008D067C"/>
    <w:rsid w:val="008D1953"/>
    <w:rsid w:val="008D5A15"/>
    <w:rsid w:val="008E0D53"/>
    <w:rsid w:val="008E6C8D"/>
    <w:rsid w:val="008F02E6"/>
    <w:rsid w:val="008F29C7"/>
    <w:rsid w:val="008F3BA0"/>
    <w:rsid w:val="008F41DC"/>
    <w:rsid w:val="008F4CBF"/>
    <w:rsid w:val="00900618"/>
    <w:rsid w:val="00904C14"/>
    <w:rsid w:val="00905132"/>
    <w:rsid w:val="00905189"/>
    <w:rsid w:val="00906385"/>
    <w:rsid w:val="00906BE0"/>
    <w:rsid w:val="00916027"/>
    <w:rsid w:val="00917652"/>
    <w:rsid w:val="00917686"/>
    <w:rsid w:val="009227ED"/>
    <w:rsid w:val="00924075"/>
    <w:rsid w:val="009246FD"/>
    <w:rsid w:val="00924872"/>
    <w:rsid w:val="00925789"/>
    <w:rsid w:val="0092600B"/>
    <w:rsid w:val="009265D9"/>
    <w:rsid w:val="00926A52"/>
    <w:rsid w:val="00926A99"/>
    <w:rsid w:val="00930B44"/>
    <w:rsid w:val="009346FF"/>
    <w:rsid w:val="00936E0C"/>
    <w:rsid w:val="00940EF3"/>
    <w:rsid w:val="00945CD5"/>
    <w:rsid w:val="00950AC3"/>
    <w:rsid w:val="00952C98"/>
    <w:rsid w:val="00953997"/>
    <w:rsid w:val="00953CF9"/>
    <w:rsid w:val="00953D3E"/>
    <w:rsid w:val="00954506"/>
    <w:rsid w:val="00954E0A"/>
    <w:rsid w:val="00955042"/>
    <w:rsid w:val="00955258"/>
    <w:rsid w:val="009557FA"/>
    <w:rsid w:val="009558D0"/>
    <w:rsid w:val="00956703"/>
    <w:rsid w:val="009579B6"/>
    <w:rsid w:val="009609CA"/>
    <w:rsid w:val="009625A8"/>
    <w:rsid w:val="00962B04"/>
    <w:rsid w:val="0096322A"/>
    <w:rsid w:val="009633B8"/>
    <w:rsid w:val="009702D3"/>
    <w:rsid w:val="009703D3"/>
    <w:rsid w:val="00970BAF"/>
    <w:rsid w:val="00972B16"/>
    <w:rsid w:val="00980DCE"/>
    <w:rsid w:val="00983E4A"/>
    <w:rsid w:val="0098793C"/>
    <w:rsid w:val="00987B66"/>
    <w:rsid w:val="00991A2D"/>
    <w:rsid w:val="009935D9"/>
    <w:rsid w:val="009957D9"/>
    <w:rsid w:val="00995E20"/>
    <w:rsid w:val="00995F05"/>
    <w:rsid w:val="0099693D"/>
    <w:rsid w:val="00996A3D"/>
    <w:rsid w:val="009A24FB"/>
    <w:rsid w:val="009A2A40"/>
    <w:rsid w:val="009A36AD"/>
    <w:rsid w:val="009A38CD"/>
    <w:rsid w:val="009A7403"/>
    <w:rsid w:val="009B0A2F"/>
    <w:rsid w:val="009B0C1C"/>
    <w:rsid w:val="009B0D46"/>
    <w:rsid w:val="009B3D60"/>
    <w:rsid w:val="009B4C69"/>
    <w:rsid w:val="009C0B77"/>
    <w:rsid w:val="009C0F4F"/>
    <w:rsid w:val="009C1272"/>
    <w:rsid w:val="009C1CD3"/>
    <w:rsid w:val="009C3C0C"/>
    <w:rsid w:val="009C3E46"/>
    <w:rsid w:val="009C5818"/>
    <w:rsid w:val="009C67D1"/>
    <w:rsid w:val="009C6BC3"/>
    <w:rsid w:val="009C7D17"/>
    <w:rsid w:val="009D1490"/>
    <w:rsid w:val="009D24D9"/>
    <w:rsid w:val="009D39B8"/>
    <w:rsid w:val="009D48A4"/>
    <w:rsid w:val="009D6F9E"/>
    <w:rsid w:val="009D74C3"/>
    <w:rsid w:val="009E0C56"/>
    <w:rsid w:val="009E0CA6"/>
    <w:rsid w:val="009E0E4C"/>
    <w:rsid w:val="009E1B47"/>
    <w:rsid w:val="009E244B"/>
    <w:rsid w:val="009E3753"/>
    <w:rsid w:val="009E3A46"/>
    <w:rsid w:val="009E52D7"/>
    <w:rsid w:val="009E60EA"/>
    <w:rsid w:val="009E67CB"/>
    <w:rsid w:val="009E6ED0"/>
    <w:rsid w:val="009E7F08"/>
    <w:rsid w:val="009E7F3F"/>
    <w:rsid w:val="009F5346"/>
    <w:rsid w:val="009F5F88"/>
    <w:rsid w:val="00A014BF"/>
    <w:rsid w:val="00A0207D"/>
    <w:rsid w:val="00A02515"/>
    <w:rsid w:val="00A03084"/>
    <w:rsid w:val="00A03765"/>
    <w:rsid w:val="00A10ECA"/>
    <w:rsid w:val="00A1122B"/>
    <w:rsid w:val="00A128E8"/>
    <w:rsid w:val="00A12DE0"/>
    <w:rsid w:val="00A13F5F"/>
    <w:rsid w:val="00A14A56"/>
    <w:rsid w:val="00A15EE7"/>
    <w:rsid w:val="00A17470"/>
    <w:rsid w:val="00A216F8"/>
    <w:rsid w:val="00A22921"/>
    <w:rsid w:val="00A23860"/>
    <w:rsid w:val="00A23F25"/>
    <w:rsid w:val="00A25737"/>
    <w:rsid w:val="00A26FDD"/>
    <w:rsid w:val="00A27C3A"/>
    <w:rsid w:val="00A301DB"/>
    <w:rsid w:val="00A31E9D"/>
    <w:rsid w:val="00A329A3"/>
    <w:rsid w:val="00A33180"/>
    <w:rsid w:val="00A34067"/>
    <w:rsid w:val="00A37A5D"/>
    <w:rsid w:val="00A40258"/>
    <w:rsid w:val="00A4055F"/>
    <w:rsid w:val="00A40889"/>
    <w:rsid w:val="00A41FE3"/>
    <w:rsid w:val="00A43F54"/>
    <w:rsid w:val="00A45CAA"/>
    <w:rsid w:val="00A45D4A"/>
    <w:rsid w:val="00A5089F"/>
    <w:rsid w:val="00A537D5"/>
    <w:rsid w:val="00A54BCA"/>
    <w:rsid w:val="00A5629D"/>
    <w:rsid w:val="00A56B04"/>
    <w:rsid w:val="00A60851"/>
    <w:rsid w:val="00A61B05"/>
    <w:rsid w:val="00A62EB4"/>
    <w:rsid w:val="00A64124"/>
    <w:rsid w:val="00A70675"/>
    <w:rsid w:val="00A712A8"/>
    <w:rsid w:val="00A73F70"/>
    <w:rsid w:val="00A74029"/>
    <w:rsid w:val="00A76703"/>
    <w:rsid w:val="00A76A8C"/>
    <w:rsid w:val="00A77D23"/>
    <w:rsid w:val="00A850EE"/>
    <w:rsid w:val="00A87126"/>
    <w:rsid w:val="00A877C9"/>
    <w:rsid w:val="00A879A9"/>
    <w:rsid w:val="00A87DF7"/>
    <w:rsid w:val="00A90526"/>
    <w:rsid w:val="00A90E6A"/>
    <w:rsid w:val="00A926D6"/>
    <w:rsid w:val="00A9356C"/>
    <w:rsid w:val="00A942D2"/>
    <w:rsid w:val="00AA0023"/>
    <w:rsid w:val="00AA220A"/>
    <w:rsid w:val="00AA33BE"/>
    <w:rsid w:val="00AA3C17"/>
    <w:rsid w:val="00AA4903"/>
    <w:rsid w:val="00AA4C1D"/>
    <w:rsid w:val="00AA5588"/>
    <w:rsid w:val="00AA606A"/>
    <w:rsid w:val="00AA66ED"/>
    <w:rsid w:val="00AB3651"/>
    <w:rsid w:val="00AB37EE"/>
    <w:rsid w:val="00AB3DBA"/>
    <w:rsid w:val="00AB698F"/>
    <w:rsid w:val="00AC2E0E"/>
    <w:rsid w:val="00AC5FA7"/>
    <w:rsid w:val="00AC637E"/>
    <w:rsid w:val="00AC63BE"/>
    <w:rsid w:val="00AD1F30"/>
    <w:rsid w:val="00AD2783"/>
    <w:rsid w:val="00AD47AE"/>
    <w:rsid w:val="00AE01AB"/>
    <w:rsid w:val="00AE1B37"/>
    <w:rsid w:val="00AE2D44"/>
    <w:rsid w:val="00AE4855"/>
    <w:rsid w:val="00AE6C6B"/>
    <w:rsid w:val="00AF2A8D"/>
    <w:rsid w:val="00AF486A"/>
    <w:rsid w:val="00AF6CC3"/>
    <w:rsid w:val="00AF73E7"/>
    <w:rsid w:val="00AF75CA"/>
    <w:rsid w:val="00B00EFC"/>
    <w:rsid w:val="00B0183D"/>
    <w:rsid w:val="00B01B6D"/>
    <w:rsid w:val="00B05E70"/>
    <w:rsid w:val="00B0709A"/>
    <w:rsid w:val="00B10E18"/>
    <w:rsid w:val="00B1162F"/>
    <w:rsid w:val="00B1257C"/>
    <w:rsid w:val="00B12885"/>
    <w:rsid w:val="00B12FA8"/>
    <w:rsid w:val="00B153C1"/>
    <w:rsid w:val="00B25A7F"/>
    <w:rsid w:val="00B25D84"/>
    <w:rsid w:val="00B2765C"/>
    <w:rsid w:val="00B27AA0"/>
    <w:rsid w:val="00B32C38"/>
    <w:rsid w:val="00B33B1D"/>
    <w:rsid w:val="00B350D5"/>
    <w:rsid w:val="00B359E7"/>
    <w:rsid w:val="00B363AB"/>
    <w:rsid w:val="00B36E7E"/>
    <w:rsid w:val="00B3798E"/>
    <w:rsid w:val="00B37F8E"/>
    <w:rsid w:val="00B40F06"/>
    <w:rsid w:val="00B419D2"/>
    <w:rsid w:val="00B43F54"/>
    <w:rsid w:val="00B445C1"/>
    <w:rsid w:val="00B4471E"/>
    <w:rsid w:val="00B44AA5"/>
    <w:rsid w:val="00B47409"/>
    <w:rsid w:val="00B477BE"/>
    <w:rsid w:val="00B47E9B"/>
    <w:rsid w:val="00B514DD"/>
    <w:rsid w:val="00B5195C"/>
    <w:rsid w:val="00B5400B"/>
    <w:rsid w:val="00B542AC"/>
    <w:rsid w:val="00B5459E"/>
    <w:rsid w:val="00B55226"/>
    <w:rsid w:val="00B57C06"/>
    <w:rsid w:val="00B60C51"/>
    <w:rsid w:val="00B61C29"/>
    <w:rsid w:val="00B6572D"/>
    <w:rsid w:val="00B7253B"/>
    <w:rsid w:val="00B746F1"/>
    <w:rsid w:val="00B76829"/>
    <w:rsid w:val="00B76A86"/>
    <w:rsid w:val="00B77B2D"/>
    <w:rsid w:val="00B808CE"/>
    <w:rsid w:val="00B812A3"/>
    <w:rsid w:val="00B82901"/>
    <w:rsid w:val="00B850B5"/>
    <w:rsid w:val="00B85AC8"/>
    <w:rsid w:val="00B86131"/>
    <w:rsid w:val="00B91BEB"/>
    <w:rsid w:val="00B92E9F"/>
    <w:rsid w:val="00B93626"/>
    <w:rsid w:val="00B95ED9"/>
    <w:rsid w:val="00B96415"/>
    <w:rsid w:val="00B970CE"/>
    <w:rsid w:val="00BA6173"/>
    <w:rsid w:val="00BA64D1"/>
    <w:rsid w:val="00BA748E"/>
    <w:rsid w:val="00BA7D0F"/>
    <w:rsid w:val="00BB0D31"/>
    <w:rsid w:val="00BB50FB"/>
    <w:rsid w:val="00BC0EBA"/>
    <w:rsid w:val="00BC6D2E"/>
    <w:rsid w:val="00BD02AB"/>
    <w:rsid w:val="00BD3162"/>
    <w:rsid w:val="00BD3AEC"/>
    <w:rsid w:val="00BD57A9"/>
    <w:rsid w:val="00BD5EE1"/>
    <w:rsid w:val="00BE0C0A"/>
    <w:rsid w:val="00BE424E"/>
    <w:rsid w:val="00BE665D"/>
    <w:rsid w:val="00BE67D4"/>
    <w:rsid w:val="00BE6DD9"/>
    <w:rsid w:val="00BE7509"/>
    <w:rsid w:val="00BF0A76"/>
    <w:rsid w:val="00BF28FC"/>
    <w:rsid w:val="00BF2910"/>
    <w:rsid w:val="00BF468F"/>
    <w:rsid w:val="00BF4937"/>
    <w:rsid w:val="00BF566B"/>
    <w:rsid w:val="00BF6336"/>
    <w:rsid w:val="00BF7896"/>
    <w:rsid w:val="00C02CC2"/>
    <w:rsid w:val="00C042AF"/>
    <w:rsid w:val="00C06E54"/>
    <w:rsid w:val="00C10155"/>
    <w:rsid w:val="00C1235B"/>
    <w:rsid w:val="00C230A4"/>
    <w:rsid w:val="00C23515"/>
    <w:rsid w:val="00C23699"/>
    <w:rsid w:val="00C242D0"/>
    <w:rsid w:val="00C25D12"/>
    <w:rsid w:val="00C2752D"/>
    <w:rsid w:val="00C35AF9"/>
    <w:rsid w:val="00C35BAB"/>
    <w:rsid w:val="00C4175E"/>
    <w:rsid w:val="00C45CCD"/>
    <w:rsid w:val="00C46B99"/>
    <w:rsid w:val="00C47AA4"/>
    <w:rsid w:val="00C47F2C"/>
    <w:rsid w:val="00C50369"/>
    <w:rsid w:val="00C5074B"/>
    <w:rsid w:val="00C53745"/>
    <w:rsid w:val="00C53E54"/>
    <w:rsid w:val="00C5417A"/>
    <w:rsid w:val="00C61CC0"/>
    <w:rsid w:val="00C62C47"/>
    <w:rsid w:val="00C62F4E"/>
    <w:rsid w:val="00C6359B"/>
    <w:rsid w:val="00C63ED0"/>
    <w:rsid w:val="00C641D8"/>
    <w:rsid w:val="00C67212"/>
    <w:rsid w:val="00C67435"/>
    <w:rsid w:val="00C70241"/>
    <w:rsid w:val="00C7086A"/>
    <w:rsid w:val="00C731A9"/>
    <w:rsid w:val="00C776FB"/>
    <w:rsid w:val="00C81467"/>
    <w:rsid w:val="00C815D3"/>
    <w:rsid w:val="00C81CF8"/>
    <w:rsid w:val="00C824B5"/>
    <w:rsid w:val="00C82F14"/>
    <w:rsid w:val="00C84BB6"/>
    <w:rsid w:val="00C85441"/>
    <w:rsid w:val="00C8717D"/>
    <w:rsid w:val="00C92DAE"/>
    <w:rsid w:val="00C93DD9"/>
    <w:rsid w:val="00CA17CA"/>
    <w:rsid w:val="00CA53E3"/>
    <w:rsid w:val="00CA754D"/>
    <w:rsid w:val="00CB30D5"/>
    <w:rsid w:val="00CB3210"/>
    <w:rsid w:val="00CB66CC"/>
    <w:rsid w:val="00CB7F32"/>
    <w:rsid w:val="00CC00A9"/>
    <w:rsid w:val="00CC6072"/>
    <w:rsid w:val="00CC6F50"/>
    <w:rsid w:val="00CD421B"/>
    <w:rsid w:val="00CD4798"/>
    <w:rsid w:val="00CD660E"/>
    <w:rsid w:val="00CD76B0"/>
    <w:rsid w:val="00CE01E2"/>
    <w:rsid w:val="00CE1037"/>
    <w:rsid w:val="00CE1C64"/>
    <w:rsid w:val="00CE1E3E"/>
    <w:rsid w:val="00CE4BB5"/>
    <w:rsid w:val="00CE5D03"/>
    <w:rsid w:val="00CE6ACF"/>
    <w:rsid w:val="00CF1F0D"/>
    <w:rsid w:val="00CF4EA1"/>
    <w:rsid w:val="00CF523F"/>
    <w:rsid w:val="00D00A88"/>
    <w:rsid w:val="00D01CF7"/>
    <w:rsid w:val="00D025A9"/>
    <w:rsid w:val="00D05569"/>
    <w:rsid w:val="00D05D50"/>
    <w:rsid w:val="00D06F98"/>
    <w:rsid w:val="00D121B8"/>
    <w:rsid w:val="00D138B9"/>
    <w:rsid w:val="00D13C3A"/>
    <w:rsid w:val="00D13EA0"/>
    <w:rsid w:val="00D14317"/>
    <w:rsid w:val="00D21E9F"/>
    <w:rsid w:val="00D22ABC"/>
    <w:rsid w:val="00D271F4"/>
    <w:rsid w:val="00D303E8"/>
    <w:rsid w:val="00D3043F"/>
    <w:rsid w:val="00D31DAF"/>
    <w:rsid w:val="00D42E30"/>
    <w:rsid w:val="00D4591C"/>
    <w:rsid w:val="00D544D2"/>
    <w:rsid w:val="00D54E4F"/>
    <w:rsid w:val="00D55C04"/>
    <w:rsid w:val="00D55D19"/>
    <w:rsid w:val="00D55FC9"/>
    <w:rsid w:val="00D61400"/>
    <w:rsid w:val="00D61D36"/>
    <w:rsid w:val="00D6207C"/>
    <w:rsid w:val="00D645C1"/>
    <w:rsid w:val="00D64DC2"/>
    <w:rsid w:val="00D6593F"/>
    <w:rsid w:val="00D66CD0"/>
    <w:rsid w:val="00D74CE5"/>
    <w:rsid w:val="00D76F9F"/>
    <w:rsid w:val="00D81874"/>
    <w:rsid w:val="00D83EBC"/>
    <w:rsid w:val="00D84383"/>
    <w:rsid w:val="00D85D97"/>
    <w:rsid w:val="00D86049"/>
    <w:rsid w:val="00D905A7"/>
    <w:rsid w:val="00D95020"/>
    <w:rsid w:val="00D9775A"/>
    <w:rsid w:val="00D97988"/>
    <w:rsid w:val="00DA0289"/>
    <w:rsid w:val="00DA0B6D"/>
    <w:rsid w:val="00DA15EA"/>
    <w:rsid w:val="00DA1950"/>
    <w:rsid w:val="00DA4779"/>
    <w:rsid w:val="00DA513C"/>
    <w:rsid w:val="00DA58A2"/>
    <w:rsid w:val="00DA60EA"/>
    <w:rsid w:val="00DA6BED"/>
    <w:rsid w:val="00DB165B"/>
    <w:rsid w:val="00DB5234"/>
    <w:rsid w:val="00DB693C"/>
    <w:rsid w:val="00DB7A7C"/>
    <w:rsid w:val="00DC3B6F"/>
    <w:rsid w:val="00DC3EB0"/>
    <w:rsid w:val="00DC7F80"/>
    <w:rsid w:val="00DD03E8"/>
    <w:rsid w:val="00DD13EA"/>
    <w:rsid w:val="00DD4DCD"/>
    <w:rsid w:val="00DD577F"/>
    <w:rsid w:val="00DE409C"/>
    <w:rsid w:val="00DE4AED"/>
    <w:rsid w:val="00DE4B6E"/>
    <w:rsid w:val="00DE6064"/>
    <w:rsid w:val="00DE7822"/>
    <w:rsid w:val="00DF52A8"/>
    <w:rsid w:val="00DF59F3"/>
    <w:rsid w:val="00DF5B89"/>
    <w:rsid w:val="00DF7379"/>
    <w:rsid w:val="00DF7711"/>
    <w:rsid w:val="00E0021F"/>
    <w:rsid w:val="00E00A1D"/>
    <w:rsid w:val="00E00DF9"/>
    <w:rsid w:val="00E04D1E"/>
    <w:rsid w:val="00E0546F"/>
    <w:rsid w:val="00E05C51"/>
    <w:rsid w:val="00E05CDE"/>
    <w:rsid w:val="00E10579"/>
    <w:rsid w:val="00E10FDB"/>
    <w:rsid w:val="00E11596"/>
    <w:rsid w:val="00E116DB"/>
    <w:rsid w:val="00E136FB"/>
    <w:rsid w:val="00E16310"/>
    <w:rsid w:val="00E17E8B"/>
    <w:rsid w:val="00E2308E"/>
    <w:rsid w:val="00E268B5"/>
    <w:rsid w:val="00E3350A"/>
    <w:rsid w:val="00E33827"/>
    <w:rsid w:val="00E34B5F"/>
    <w:rsid w:val="00E34BF5"/>
    <w:rsid w:val="00E3780B"/>
    <w:rsid w:val="00E40873"/>
    <w:rsid w:val="00E41ED1"/>
    <w:rsid w:val="00E4315D"/>
    <w:rsid w:val="00E506D3"/>
    <w:rsid w:val="00E507F0"/>
    <w:rsid w:val="00E509AA"/>
    <w:rsid w:val="00E5368A"/>
    <w:rsid w:val="00E53FC9"/>
    <w:rsid w:val="00E54650"/>
    <w:rsid w:val="00E57C9A"/>
    <w:rsid w:val="00E6039C"/>
    <w:rsid w:val="00E60A45"/>
    <w:rsid w:val="00E6112F"/>
    <w:rsid w:val="00E61628"/>
    <w:rsid w:val="00E61A27"/>
    <w:rsid w:val="00E636B6"/>
    <w:rsid w:val="00E63888"/>
    <w:rsid w:val="00E6408E"/>
    <w:rsid w:val="00E643F5"/>
    <w:rsid w:val="00E648F3"/>
    <w:rsid w:val="00E66951"/>
    <w:rsid w:val="00E67EC6"/>
    <w:rsid w:val="00E70119"/>
    <w:rsid w:val="00E71295"/>
    <w:rsid w:val="00E72216"/>
    <w:rsid w:val="00E72342"/>
    <w:rsid w:val="00E72FBC"/>
    <w:rsid w:val="00E73C69"/>
    <w:rsid w:val="00E76B24"/>
    <w:rsid w:val="00E77DEB"/>
    <w:rsid w:val="00E80496"/>
    <w:rsid w:val="00E822E3"/>
    <w:rsid w:val="00E82CA4"/>
    <w:rsid w:val="00E86488"/>
    <w:rsid w:val="00E92C7B"/>
    <w:rsid w:val="00E95B41"/>
    <w:rsid w:val="00E96B29"/>
    <w:rsid w:val="00E97E70"/>
    <w:rsid w:val="00EA03EC"/>
    <w:rsid w:val="00EA0466"/>
    <w:rsid w:val="00EA05BA"/>
    <w:rsid w:val="00EA13C2"/>
    <w:rsid w:val="00EA1486"/>
    <w:rsid w:val="00EA3186"/>
    <w:rsid w:val="00EB1826"/>
    <w:rsid w:val="00EB7AC1"/>
    <w:rsid w:val="00EB7B09"/>
    <w:rsid w:val="00EB7CCF"/>
    <w:rsid w:val="00EC2211"/>
    <w:rsid w:val="00EC303A"/>
    <w:rsid w:val="00EC5EAD"/>
    <w:rsid w:val="00EC64F1"/>
    <w:rsid w:val="00EC7B6D"/>
    <w:rsid w:val="00ED0491"/>
    <w:rsid w:val="00ED24BE"/>
    <w:rsid w:val="00EE0C73"/>
    <w:rsid w:val="00EE2E4C"/>
    <w:rsid w:val="00EE3CA4"/>
    <w:rsid w:val="00EE46CE"/>
    <w:rsid w:val="00EE7415"/>
    <w:rsid w:val="00EF0364"/>
    <w:rsid w:val="00EF19B3"/>
    <w:rsid w:val="00EF4AED"/>
    <w:rsid w:val="00EF4EDD"/>
    <w:rsid w:val="00F02750"/>
    <w:rsid w:val="00F03E73"/>
    <w:rsid w:val="00F064FD"/>
    <w:rsid w:val="00F07FF2"/>
    <w:rsid w:val="00F11761"/>
    <w:rsid w:val="00F123C7"/>
    <w:rsid w:val="00F126AD"/>
    <w:rsid w:val="00F141F1"/>
    <w:rsid w:val="00F151EB"/>
    <w:rsid w:val="00F178C8"/>
    <w:rsid w:val="00F204D1"/>
    <w:rsid w:val="00F2276F"/>
    <w:rsid w:val="00F24F6D"/>
    <w:rsid w:val="00F25EFA"/>
    <w:rsid w:val="00F30D8F"/>
    <w:rsid w:val="00F31082"/>
    <w:rsid w:val="00F32D9E"/>
    <w:rsid w:val="00F34DB5"/>
    <w:rsid w:val="00F40347"/>
    <w:rsid w:val="00F41738"/>
    <w:rsid w:val="00F44253"/>
    <w:rsid w:val="00F50E76"/>
    <w:rsid w:val="00F51D27"/>
    <w:rsid w:val="00F5295F"/>
    <w:rsid w:val="00F52A35"/>
    <w:rsid w:val="00F555B6"/>
    <w:rsid w:val="00F568EB"/>
    <w:rsid w:val="00F62297"/>
    <w:rsid w:val="00F625DC"/>
    <w:rsid w:val="00F64BCA"/>
    <w:rsid w:val="00F64E8D"/>
    <w:rsid w:val="00F6506E"/>
    <w:rsid w:val="00F66827"/>
    <w:rsid w:val="00F66B65"/>
    <w:rsid w:val="00F70431"/>
    <w:rsid w:val="00F70F23"/>
    <w:rsid w:val="00F71C72"/>
    <w:rsid w:val="00F71D64"/>
    <w:rsid w:val="00F812B6"/>
    <w:rsid w:val="00F82CEA"/>
    <w:rsid w:val="00F82F04"/>
    <w:rsid w:val="00F84195"/>
    <w:rsid w:val="00F843B7"/>
    <w:rsid w:val="00F85309"/>
    <w:rsid w:val="00F863A0"/>
    <w:rsid w:val="00F864DD"/>
    <w:rsid w:val="00F9402D"/>
    <w:rsid w:val="00F9553F"/>
    <w:rsid w:val="00F95F88"/>
    <w:rsid w:val="00FA0AA9"/>
    <w:rsid w:val="00FA38A1"/>
    <w:rsid w:val="00FA41ED"/>
    <w:rsid w:val="00FA6430"/>
    <w:rsid w:val="00FA6DBC"/>
    <w:rsid w:val="00FB1093"/>
    <w:rsid w:val="00FB194F"/>
    <w:rsid w:val="00FB2736"/>
    <w:rsid w:val="00FB3E16"/>
    <w:rsid w:val="00FB5560"/>
    <w:rsid w:val="00FB5747"/>
    <w:rsid w:val="00FB71F2"/>
    <w:rsid w:val="00FC0DEE"/>
    <w:rsid w:val="00FC1408"/>
    <w:rsid w:val="00FC26CB"/>
    <w:rsid w:val="00FC378C"/>
    <w:rsid w:val="00FD40B6"/>
    <w:rsid w:val="00FD63B3"/>
    <w:rsid w:val="00FD7069"/>
    <w:rsid w:val="00FD7C98"/>
    <w:rsid w:val="00FE0FBF"/>
    <w:rsid w:val="00FE1120"/>
    <w:rsid w:val="00FE2098"/>
    <w:rsid w:val="00FE258D"/>
    <w:rsid w:val="00FE35FD"/>
    <w:rsid w:val="00FE7089"/>
    <w:rsid w:val="00FE72AD"/>
    <w:rsid w:val="00FF545D"/>
    <w:rsid w:val="1A22F681"/>
    <w:rsid w:val="225F67A3"/>
    <w:rsid w:val="2D5357FC"/>
    <w:rsid w:val="4BB41877"/>
    <w:rsid w:val="5A4AA2EA"/>
    <w:rsid w:val="77DE9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1E58"/>
  <w15:docId w15:val="{782730BD-217F-40B2-92B9-7CC19470B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31532"/>
    <w:pPr>
      <w:adjustRightInd w:val="0"/>
      <w:snapToGrid w:val="0"/>
      <w:spacing w:line="260" w:lineRule="atLeast"/>
    </w:pPr>
    <w:rPr>
      <w:rFonts w:ascii="Arial" w:hAnsi="Arial"/>
      <w:szCs w:val="24"/>
      <w:lang w:val="de-CH" w:eastAsia="de-CH"/>
    </w:rPr>
  </w:style>
  <w:style w:type="paragraph" w:styleId="berschrift1">
    <w:name w:val="heading 1"/>
    <w:basedOn w:val="Standard"/>
    <w:next w:val="TextStandard"/>
    <w:autoRedefine/>
    <w:uiPriority w:val="9"/>
    <w:qFormat/>
    <w:rsid w:val="00C93DD9"/>
    <w:pPr>
      <w:keepNext/>
      <w:keepLines/>
      <w:numPr>
        <w:numId w:val="7"/>
      </w:numPr>
      <w:spacing w:after="113" w:line="320" w:lineRule="atLeast"/>
      <w:outlineLvl w:val="0"/>
    </w:pPr>
    <w:rPr>
      <w:rFonts w:cs="Arial"/>
      <w:b/>
      <w:bCs/>
      <w:snapToGrid w:val="0"/>
      <w:sz w:val="28"/>
      <w:szCs w:val="32"/>
    </w:rPr>
  </w:style>
  <w:style w:type="paragraph" w:styleId="berschrift2">
    <w:name w:val="heading 2"/>
    <w:basedOn w:val="Standard"/>
    <w:next w:val="TextStandard"/>
    <w:link w:val="berschrift2Zchn"/>
    <w:qFormat/>
    <w:rsid w:val="00C93DD9"/>
    <w:pPr>
      <w:keepNext/>
      <w:keepLines/>
      <w:numPr>
        <w:ilvl w:val="1"/>
        <w:numId w:val="7"/>
      </w:numPr>
      <w:spacing w:after="113" w:line="280" w:lineRule="atLeast"/>
      <w:outlineLvl w:val="1"/>
    </w:pPr>
    <w:rPr>
      <w:rFonts w:cs="Arial"/>
      <w:b/>
      <w:bCs/>
      <w:iCs/>
      <w:sz w:val="24"/>
      <w:szCs w:val="28"/>
    </w:rPr>
  </w:style>
  <w:style w:type="paragraph" w:styleId="berschrift3">
    <w:name w:val="heading 3"/>
    <w:basedOn w:val="Standard"/>
    <w:next w:val="TextStandard"/>
    <w:link w:val="berschrift3Zchn"/>
    <w:qFormat/>
    <w:rsid w:val="00C93DD9"/>
    <w:pPr>
      <w:keepNext/>
      <w:keepLines/>
      <w:numPr>
        <w:ilvl w:val="2"/>
        <w:numId w:val="7"/>
      </w:numPr>
      <w:spacing w:after="113"/>
      <w:outlineLvl w:val="2"/>
    </w:pPr>
    <w:rPr>
      <w:rFonts w:cs="Arial"/>
      <w:b/>
      <w:bCs/>
      <w:szCs w:val="26"/>
    </w:rPr>
  </w:style>
  <w:style w:type="paragraph" w:styleId="berschrift4">
    <w:name w:val="heading 4"/>
    <w:basedOn w:val="Standard"/>
    <w:next w:val="TextStandard"/>
    <w:qFormat/>
    <w:rsid w:val="00C93DD9"/>
    <w:pPr>
      <w:keepNext/>
      <w:keepLines/>
      <w:numPr>
        <w:ilvl w:val="3"/>
        <w:numId w:val="7"/>
      </w:numPr>
      <w:outlineLvl w:val="3"/>
    </w:pPr>
    <w:rPr>
      <w:b/>
      <w:bCs/>
      <w:szCs w:val="28"/>
    </w:rPr>
  </w:style>
  <w:style w:type="paragraph" w:styleId="berschrift5">
    <w:name w:val="heading 5"/>
    <w:basedOn w:val="Standard"/>
    <w:next w:val="TextStandard"/>
    <w:qFormat/>
    <w:rsid w:val="00C93DD9"/>
    <w:pPr>
      <w:keepNext/>
      <w:keepLines/>
      <w:numPr>
        <w:ilvl w:val="4"/>
        <w:numId w:val="7"/>
      </w:numPr>
      <w:outlineLvl w:val="4"/>
    </w:pPr>
    <w:rPr>
      <w:b/>
      <w:bCs/>
      <w:iCs/>
      <w:szCs w:val="26"/>
    </w:rPr>
  </w:style>
  <w:style w:type="paragraph" w:styleId="berschrift6">
    <w:name w:val="heading 6"/>
    <w:basedOn w:val="Standard"/>
    <w:next w:val="TextStandard"/>
    <w:qFormat/>
    <w:rsid w:val="00C93DD9"/>
    <w:pPr>
      <w:keepNext/>
      <w:keepLines/>
      <w:numPr>
        <w:ilvl w:val="5"/>
        <w:numId w:val="7"/>
      </w:numPr>
      <w:outlineLvl w:val="5"/>
    </w:pPr>
    <w:rPr>
      <w:b/>
      <w:bCs/>
      <w:szCs w:val="22"/>
    </w:rPr>
  </w:style>
  <w:style w:type="paragraph" w:styleId="berschrift7">
    <w:name w:val="heading 7"/>
    <w:basedOn w:val="Standard"/>
    <w:next w:val="Standard"/>
    <w:qFormat/>
    <w:rsid w:val="00A128E8"/>
    <w:pPr>
      <w:keepNext/>
      <w:keepLines/>
      <w:numPr>
        <w:ilvl w:val="6"/>
        <w:numId w:val="7"/>
      </w:numPr>
      <w:outlineLvl w:val="6"/>
    </w:pPr>
    <w:rPr>
      <w:b/>
    </w:rPr>
  </w:style>
  <w:style w:type="paragraph" w:styleId="berschrift8">
    <w:name w:val="heading 8"/>
    <w:basedOn w:val="Standard"/>
    <w:next w:val="Standard"/>
    <w:qFormat/>
    <w:rsid w:val="00A128E8"/>
    <w:pPr>
      <w:keepNext/>
      <w:keepLines/>
      <w:numPr>
        <w:ilvl w:val="7"/>
        <w:numId w:val="7"/>
      </w:numPr>
      <w:outlineLvl w:val="7"/>
    </w:pPr>
    <w:rPr>
      <w:b/>
      <w:iCs/>
    </w:rPr>
  </w:style>
  <w:style w:type="paragraph" w:styleId="berschrift9">
    <w:name w:val="heading 9"/>
    <w:basedOn w:val="Standard"/>
    <w:next w:val="Standard"/>
    <w:qFormat/>
    <w:rsid w:val="00A128E8"/>
    <w:pPr>
      <w:keepNext/>
      <w:keepLines/>
      <w:numPr>
        <w:ilvl w:val="8"/>
        <w:numId w:val="7"/>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9B0D46"/>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Kopfzeile">
    <w:name w:val="header"/>
    <w:basedOn w:val="Standard"/>
    <w:rsid w:val="009D48A4"/>
  </w:style>
  <w:style w:type="paragraph" w:styleId="Fuzeile">
    <w:name w:val="footer"/>
    <w:basedOn w:val="Standard"/>
    <w:link w:val="FuzeileZchn"/>
    <w:rsid w:val="0036187A"/>
    <w:pPr>
      <w:tabs>
        <w:tab w:val="right" w:pos="9923"/>
      </w:tabs>
      <w:spacing w:line="200" w:lineRule="exact"/>
    </w:pPr>
    <w:rPr>
      <w:sz w:val="16"/>
    </w:rPr>
  </w:style>
  <w:style w:type="paragraph" w:styleId="Verzeichnis1">
    <w:name w:val="toc 1"/>
    <w:basedOn w:val="Standard"/>
    <w:next w:val="Standard"/>
    <w:autoRedefine/>
    <w:uiPriority w:val="39"/>
    <w:rsid w:val="00A128E8"/>
    <w:pPr>
      <w:tabs>
        <w:tab w:val="left" w:pos="794"/>
        <w:tab w:val="right" w:pos="9469"/>
      </w:tabs>
      <w:spacing w:before="113" w:line="320" w:lineRule="atLeast"/>
      <w:ind w:left="794" w:hanging="794"/>
    </w:pPr>
    <w:rPr>
      <w:b/>
    </w:rPr>
  </w:style>
  <w:style w:type="paragraph" w:styleId="Verzeichnis2">
    <w:name w:val="toc 2"/>
    <w:basedOn w:val="Standard"/>
    <w:next w:val="Standard"/>
    <w:autoRedefine/>
    <w:uiPriority w:val="39"/>
    <w:rsid w:val="00A128E8"/>
    <w:pPr>
      <w:tabs>
        <w:tab w:val="left" w:pos="794"/>
        <w:tab w:val="right" w:pos="9469"/>
      </w:tabs>
      <w:spacing w:line="320" w:lineRule="atLeast"/>
      <w:ind w:left="794" w:hanging="794"/>
    </w:pPr>
    <w:rPr>
      <w:noProof/>
    </w:rPr>
  </w:style>
  <w:style w:type="paragraph" w:styleId="Verzeichnis3">
    <w:name w:val="toc 3"/>
    <w:basedOn w:val="Standard"/>
    <w:next w:val="Standard"/>
    <w:uiPriority w:val="39"/>
    <w:rsid w:val="00A128E8"/>
    <w:pPr>
      <w:tabs>
        <w:tab w:val="left" w:pos="794"/>
        <w:tab w:val="right" w:pos="9469"/>
      </w:tabs>
      <w:spacing w:line="320" w:lineRule="atLeast"/>
      <w:ind w:left="794" w:hanging="794"/>
    </w:pPr>
  </w:style>
  <w:style w:type="character" w:styleId="Hyperlink">
    <w:name w:val="Hyperlink"/>
    <w:basedOn w:val="Absatz-Standardschriftart"/>
    <w:uiPriority w:val="99"/>
    <w:rsid w:val="004B2305"/>
    <w:rPr>
      <w:rFonts w:ascii="Arial" w:hAnsi="Arial"/>
      <w:dstrike w:val="0"/>
      <w:color w:val="auto"/>
      <w:sz w:val="20"/>
      <w:u w:val="single"/>
      <w:vertAlign w:val="baseline"/>
      <w:lang w:val="de-CH"/>
    </w:rPr>
  </w:style>
  <w:style w:type="paragraph" w:styleId="Sprechblasentext">
    <w:name w:val="Balloon Text"/>
    <w:basedOn w:val="Standard"/>
    <w:rsid w:val="009D48A4"/>
    <w:pPr>
      <w:keepLines/>
    </w:pPr>
    <w:rPr>
      <w:rFonts w:cs="Tahoma"/>
      <w:sz w:val="14"/>
      <w:szCs w:val="16"/>
    </w:rPr>
  </w:style>
  <w:style w:type="paragraph" w:styleId="Beschriftung">
    <w:name w:val="caption"/>
    <w:aliases w:val="Légende figure,Char Char, Char Char"/>
    <w:basedOn w:val="Standard"/>
    <w:next w:val="Standard"/>
    <w:link w:val="BeschriftungZchn"/>
    <w:uiPriority w:val="35"/>
    <w:qFormat/>
    <w:rsid w:val="009D48A4"/>
    <w:pPr>
      <w:keepLines/>
    </w:pPr>
    <w:rPr>
      <w:b/>
      <w:bCs/>
      <w:sz w:val="14"/>
      <w:szCs w:val="20"/>
    </w:rPr>
  </w:style>
  <w:style w:type="character" w:styleId="Kommentarzeichen">
    <w:name w:val="annotation reference"/>
    <w:basedOn w:val="Absatz-Standardschriftart"/>
    <w:rsid w:val="009D48A4"/>
    <w:rPr>
      <w:sz w:val="14"/>
      <w:szCs w:val="16"/>
      <w:lang w:val="de-CH"/>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basedOn w:val="Absatz-Standardschriftart"/>
    <w:rsid w:val="00DE409C"/>
    <w:rPr>
      <w:vertAlign w:val="superscript"/>
      <w:lang w:val="de-CH"/>
    </w:rPr>
  </w:style>
  <w:style w:type="paragraph" w:styleId="Endnotentext">
    <w:name w:val="endnote text"/>
    <w:basedOn w:val="Standard"/>
    <w:rsid w:val="009D48A4"/>
    <w:rPr>
      <w:sz w:val="14"/>
      <w:szCs w:val="20"/>
    </w:rPr>
  </w:style>
  <w:style w:type="character" w:styleId="Funotenzeichen">
    <w:name w:val="footnote reference"/>
    <w:rsid w:val="00410585"/>
    <w:rPr>
      <w:sz w:val="16"/>
      <w:szCs w:val="16"/>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C70241"/>
    <w:rPr>
      <w:rFonts w:ascii="Verdana" w:hAnsi="Verdana" w:cs="Courier New"/>
      <w:sz w:val="22"/>
      <w:lang w:val="de-CH" w:eastAsia="de-CH"/>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A128E8"/>
  </w:style>
  <w:style w:type="paragraph" w:styleId="Verzeichnis5">
    <w:name w:val="toc 5"/>
    <w:basedOn w:val="Standard"/>
    <w:next w:val="Standard"/>
    <w:autoRedefine/>
    <w:rsid w:val="00A128E8"/>
  </w:style>
  <w:style w:type="paragraph" w:styleId="Verzeichnis6">
    <w:name w:val="toc 6"/>
    <w:basedOn w:val="Standard"/>
    <w:next w:val="Standard"/>
    <w:autoRedefine/>
    <w:rsid w:val="00A128E8"/>
  </w:style>
  <w:style w:type="paragraph" w:styleId="Verzeichnis7">
    <w:name w:val="toc 7"/>
    <w:basedOn w:val="Standard"/>
    <w:next w:val="Standard"/>
    <w:autoRedefine/>
    <w:rsid w:val="00A128E8"/>
  </w:style>
  <w:style w:type="paragraph" w:styleId="Verzeichnis8">
    <w:name w:val="toc 8"/>
    <w:basedOn w:val="Standard"/>
    <w:next w:val="Standard"/>
    <w:autoRedefine/>
    <w:rsid w:val="00A128E8"/>
  </w:style>
  <w:style w:type="paragraph" w:styleId="Verzeichnis9">
    <w:name w:val="toc 9"/>
    <w:basedOn w:val="Standard"/>
    <w:next w:val="Standard"/>
    <w:autoRedefine/>
    <w:rsid w:val="00A128E8"/>
  </w:style>
  <w:style w:type="paragraph" w:styleId="Titel">
    <w:name w:val="Title"/>
    <w:basedOn w:val="Standard"/>
    <w:next w:val="Standard"/>
    <w:link w:val="TitelZchn"/>
    <w:qFormat/>
    <w:rsid w:val="004B4872"/>
    <w:pPr>
      <w:keepNext/>
      <w:keepLines/>
      <w:spacing w:line="320" w:lineRule="atLeast"/>
    </w:pPr>
    <w:rPr>
      <w:rFonts w:cs="Arial"/>
      <w:b/>
      <w:bCs/>
      <w:sz w:val="28"/>
      <w:szCs w:val="32"/>
    </w:rPr>
  </w:style>
  <w:style w:type="paragraph" w:customStyle="1" w:styleId="Betreff">
    <w:name w:val="Betreff"/>
    <w:basedOn w:val="Standard"/>
    <w:qFormat/>
    <w:rsid w:val="00A128E8"/>
    <w:rPr>
      <w:b/>
    </w:rPr>
  </w:style>
  <w:style w:type="paragraph" w:styleId="Untertitel">
    <w:name w:val="Subtitle"/>
    <w:aliases w:val="Subtitle1"/>
    <w:basedOn w:val="Fuzeile"/>
    <w:next w:val="Standard"/>
    <w:rsid w:val="006D7709"/>
    <w:pPr>
      <w:spacing w:line="320" w:lineRule="exact"/>
    </w:pPr>
    <w:rPr>
      <w:sz w:val="28"/>
    </w:rPr>
  </w:style>
  <w:style w:type="paragraph" w:customStyle="1" w:styleId="TextTogether">
    <w:name w:val="TextTogether"/>
    <w:basedOn w:val="Standard"/>
    <w:rsid w:val="005E7E3B"/>
    <w:pPr>
      <w:keepNext/>
      <w:keepLines/>
    </w:pPr>
  </w:style>
  <w:style w:type="character" w:styleId="Fett">
    <w:name w:val="Strong"/>
    <w:basedOn w:val="Absatz-Standardschriftart"/>
    <w:rsid w:val="00F62297"/>
    <w:rPr>
      <w:rFonts w:ascii="Verdana" w:hAnsi="Verdana"/>
      <w:b/>
      <w:bCs/>
      <w:lang w:val="de-CH"/>
    </w:rPr>
  </w:style>
  <w:style w:type="character" w:customStyle="1" w:styleId="Description">
    <w:name w:val="Description"/>
    <w:basedOn w:val="Absatz-Standardschriftart"/>
    <w:rsid w:val="00665FFA"/>
    <w:rPr>
      <w:sz w:val="14"/>
      <w:lang w:val="de-CH"/>
    </w:rPr>
  </w:style>
  <w:style w:type="paragraph" w:customStyle="1" w:styleId="Introduction">
    <w:name w:val="Introduction"/>
    <w:basedOn w:val="Standard"/>
    <w:next w:val="Standard"/>
    <w:rsid w:val="00E00A1D"/>
    <w:pPr>
      <w:keepNext/>
      <w:keepLines/>
    </w:pPr>
  </w:style>
  <w:style w:type="paragraph" w:styleId="Gruformel">
    <w:name w:val="Closing"/>
    <w:basedOn w:val="Standard"/>
    <w:rsid w:val="00E00A1D"/>
    <w:pPr>
      <w:keepNext/>
      <w:keepLines/>
    </w:pPr>
  </w:style>
  <w:style w:type="paragraph" w:customStyle="1" w:styleId="Separator">
    <w:name w:val="Separator"/>
    <w:basedOn w:val="Standard"/>
    <w:next w:val="Standard"/>
    <w:rsid w:val="000F79CA"/>
    <w:pPr>
      <w:pBdr>
        <w:bottom w:val="single" w:sz="4" w:space="1" w:color="auto"/>
      </w:pBdr>
    </w:pPr>
  </w:style>
  <w:style w:type="paragraph" w:customStyle="1" w:styleId="Topic300">
    <w:name w:val="Topic300"/>
    <w:basedOn w:val="Standard"/>
    <w:rsid w:val="00100419"/>
    <w:pPr>
      <w:keepLines/>
      <w:ind w:left="1701" w:hanging="1701"/>
    </w:pPr>
  </w:style>
  <w:style w:type="paragraph" w:customStyle="1" w:styleId="Topic600">
    <w:name w:val="Topic600"/>
    <w:basedOn w:val="Standard"/>
    <w:rsid w:val="005E7E3B"/>
    <w:pPr>
      <w:keepLines/>
      <w:ind w:left="3402" w:hanging="3402"/>
    </w:pPr>
  </w:style>
  <w:style w:type="paragraph" w:customStyle="1" w:styleId="Topic900">
    <w:name w:val="Topic900"/>
    <w:basedOn w:val="Standard"/>
    <w:rsid w:val="005E7E3B"/>
    <w:pPr>
      <w:keepLines/>
      <w:ind w:left="5103" w:hanging="5103"/>
    </w:pPr>
  </w:style>
  <w:style w:type="paragraph" w:customStyle="1" w:styleId="Topic075">
    <w:name w:val="Topic075"/>
    <w:basedOn w:val="Standard"/>
    <w:rsid w:val="00467057"/>
    <w:pPr>
      <w:keepLines/>
      <w:ind w:left="425" w:hanging="425"/>
    </w:pPr>
  </w:style>
  <w:style w:type="paragraph" w:styleId="Unterschrift">
    <w:name w:val="Signature"/>
    <w:basedOn w:val="Standard"/>
    <w:rsid w:val="00486D68"/>
    <w:pPr>
      <w:keepNext/>
      <w:keepLines/>
    </w:pPr>
  </w:style>
  <w:style w:type="character" w:styleId="Hervorhebung">
    <w:name w:val="Emphasis"/>
    <w:basedOn w:val="Absatz-Standardschriftart"/>
    <w:rsid w:val="009D48A4"/>
    <w:rPr>
      <w:b/>
      <w:iCs/>
      <w:lang w:val="de-CH"/>
    </w:rPr>
  </w:style>
  <w:style w:type="character" w:styleId="BesuchterLink">
    <w:name w:val="FollowedHyperlink"/>
    <w:basedOn w:val="Absatz-Standardschriftart"/>
    <w:rsid w:val="004B2305"/>
    <w:rPr>
      <w:rFonts w:ascii="Arial" w:hAnsi="Arial"/>
      <w:dstrike w:val="0"/>
      <w:sz w:val="20"/>
      <w:u w:val="none"/>
      <w:vertAlign w:val="baseline"/>
      <w:lang w:val="de-CH"/>
    </w:rPr>
  </w:style>
  <w:style w:type="paragraph" w:customStyle="1" w:styleId="Enclosures">
    <w:name w:val="Enclosures"/>
    <w:basedOn w:val="ListWithSymbols"/>
    <w:rsid w:val="0048532C"/>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31532"/>
  </w:style>
  <w:style w:type="paragraph" w:customStyle="1" w:styleId="ListWithNumbers">
    <w:name w:val="ListWithNumbers"/>
    <w:basedOn w:val="Standard"/>
    <w:rsid w:val="004B4872"/>
    <w:pPr>
      <w:numPr>
        <w:numId w:val="5"/>
      </w:numPr>
      <w:spacing w:after="113"/>
    </w:pPr>
  </w:style>
  <w:style w:type="paragraph" w:customStyle="1" w:styleId="ListWithSymbols">
    <w:name w:val="ListWithSymbols"/>
    <w:basedOn w:val="Standard"/>
    <w:rsid w:val="004B4872"/>
    <w:pPr>
      <w:numPr>
        <w:numId w:val="6"/>
      </w:numPr>
      <w:spacing w:after="113"/>
    </w:pPr>
  </w:style>
  <w:style w:type="paragraph" w:customStyle="1" w:styleId="ListWithLetters">
    <w:name w:val="ListWithLetters"/>
    <w:basedOn w:val="Standard"/>
    <w:rsid w:val="00C93DD9"/>
    <w:pPr>
      <w:numPr>
        <w:numId w:val="8"/>
      </w:numPr>
      <w:spacing w:after="113"/>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A02515"/>
    <w:pPr>
      <w:keepLines/>
    </w:pPr>
    <w:rPr>
      <w:b/>
      <w:sz w:val="14"/>
    </w:rPr>
  </w:style>
  <w:style w:type="paragraph" w:customStyle="1" w:styleId="OutputprofileText">
    <w:name w:val="OutputprofileText"/>
    <w:basedOn w:val="Standard"/>
    <w:rsid w:val="00A02515"/>
    <w:pPr>
      <w:keepLines/>
    </w:pPr>
    <w:rPr>
      <w:sz w:val="14"/>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basedOn w:val="Absatz-Standardschriftart"/>
    <w:rsid w:val="00730FCB"/>
    <w:rPr>
      <w:iCs/>
      <w:lang w:val="de-CH"/>
    </w:rPr>
  </w:style>
  <w:style w:type="character" w:styleId="HTMLCode">
    <w:name w:val="HTML Code"/>
    <w:basedOn w:val="Absatz-Standardschriftart"/>
    <w:rsid w:val="00730FCB"/>
    <w:rPr>
      <w:rFonts w:ascii="Verdana" w:hAnsi="Verdana" w:cs="Courier New"/>
      <w:sz w:val="22"/>
      <w:szCs w:val="20"/>
      <w:lang w:val="de-CH"/>
    </w:rPr>
  </w:style>
  <w:style w:type="character" w:styleId="HTMLDefinition">
    <w:name w:val="HTML Definition"/>
    <w:basedOn w:val="Absatz-Standardschriftart"/>
    <w:rsid w:val="00730FCB"/>
    <w:rPr>
      <w:iCs/>
      <w:lang w:val="de-CH"/>
    </w:rPr>
  </w:style>
  <w:style w:type="character" w:styleId="HTMLTastatur">
    <w:name w:val="HTML Keyboard"/>
    <w:basedOn w:val="Absatz-Standardschriftart"/>
    <w:rsid w:val="00730FCB"/>
    <w:rPr>
      <w:rFonts w:ascii="Verdana" w:hAnsi="Verdana" w:cs="Courier New"/>
      <w:sz w:val="22"/>
      <w:szCs w:val="20"/>
      <w:lang w:val="de-CH"/>
    </w:rPr>
  </w:style>
  <w:style w:type="paragraph" w:styleId="HTMLVorformatiert">
    <w:name w:val="HTML Preformatted"/>
    <w:basedOn w:val="Standard"/>
    <w:rsid w:val="00730FCB"/>
    <w:rPr>
      <w:rFonts w:cs="Courier New"/>
      <w:szCs w:val="20"/>
    </w:rPr>
  </w:style>
  <w:style w:type="character" w:styleId="HTMLBeispiel">
    <w:name w:val="HTML Sample"/>
    <w:basedOn w:val="Absatz-Standardschriftart"/>
    <w:rsid w:val="00730FCB"/>
    <w:rPr>
      <w:rFonts w:ascii="Verdana" w:hAnsi="Verdana" w:cs="Courier New"/>
      <w:sz w:val="22"/>
      <w:lang w:val="de-CH"/>
    </w:rPr>
  </w:style>
  <w:style w:type="character" w:styleId="HTMLSchreibmaschine">
    <w:name w:val="HTML Typewriter"/>
    <w:basedOn w:val="Absatz-Standardschriftart"/>
    <w:rsid w:val="00730FCB"/>
    <w:rPr>
      <w:rFonts w:ascii="Verdana" w:hAnsi="Verdana" w:cs="Courier New"/>
      <w:sz w:val="20"/>
      <w:szCs w:val="20"/>
      <w:lang w:val="de-CH"/>
    </w:rPr>
  </w:style>
  <w:style w:type="character" w:styleId="HTMLVariable">
    <w:name w:val="HTML Variable"/>
    <w:basedOn w:val="Absatz-Standardschriftart"/>
    <w:rsid w:val="00730FCB"/>
    <w:rPr>
      <w:iCs/>
      <w:lang w:val="de-CH"/>
    </w:rPr>
  </w:style>
  <w:style w:type="character" w:styleId="Zeilennummer">
    <w:name w:val="line number"/>
    <w:basedOn w:val="Absatz-Standardschriftart"/>
    <w:rsid w:val="00730FCB"/>
    <w:rPr>
      <w:lang w:val="de-CH"/>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basedOn w:val="Absatz-Standardschriftart"/>
    <w:rsid w:val="00A02515"/>
    <w:rPr>
      <w:lang w:val="de-CH"/>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5E7E3B"/>
    <w:pPr>
      <w:adjustRightInd w:val="0"/>
      <w:snapToGri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E05CDE"/>
    <w:pPr>
      <w:numPr>
        <w:numId w:val="3"/>
      </w:numPr>
    </w:pPr>
  </w:style>
  <w:style w:type="paragraph" w:customStyle="1" w:styleId="EnclosuresFristLine">
    <w:name w:val="Enclosures Frist Line"/>
    <w:basedOn w:val="Standard"/>
    <w:next w:val="Enclosures"/>
    <w:rsid w:val="0048532C"/>
    <w:pPr>
      <w:numPr>
        <w:numId w:val="4"/>
      </w:numPr>
      <w:spacing w:before="400"/>
      <w:ind w:left="284" w:hanging="284"/>
    </w:pPr>
  </w:style>
  <w:style w:type="paragraph" w:customStyle="1" w:styleId="TakeTitle">
    <w:name w:val="TakeTitle"/>
    <w:basedOn w:val="Standard"/>
    <w:rsid w:val="00B0709A"/>
    <w:pPr>
      <w:numPr>
        <w:ilvl w:val="2"/>
        <w:numId w:val="6"/>
      </w:numPr>
    </w:pPr>
  </w:style>
  <w:style w:type="paragraph" w:customStyle="1" w:styleId="NormalKeepTogether">
    <w:name w:val="NormalKeepTogether"/>
    <w:basedOn w:val="Standard"/>
    <w:rsid w:val="009557FA"/>
    <w:pPr>
      <w:keepNext/>
      <w:keepLines/>
      <w:spacing w:after="260"/>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3A293A"/>
    <w:pPr>
      <w:keepNext/>
      <w:keepLines/>
      <w:tabs>
        <w:tab w:val="left" w:leader="underscore" w:pos="3119"/>
        <w:tab w:val="left" w:pos="3969"/>
        <w:tab w:val="right" w:leader="underscore" w:pos="7088"/>
      </w:tabs>
    </w:pPr>
    <w:rPr>
      <w:sz w:val="8"/>
      <w:lang w:val="en-GB"/>
    </w:rPr>
  </w:style>
  <w:style w:type="paragraph" w:customStyle="1" w:styleId="SignatureText">
    <w:name w:val="SignatureText"/>
    <w:basedOn w:val="Standard"/>
    <w:rsid w:val="003A293A"/>
    <w:pPr>
      <w:keepNext/>
      <w:keepLines/>
      <w:tabs>
        <w:tab w:val="left" w:pos="3969"/>
      </w:tabs>
    </w:pPr>
    <w:rPr>
      <w:kern w:val="10"/>
      <w:position w:val="10"/>
      <w:sz w:val="17"/>
      <w:lang w:val="en-GB"/>
    </w:rPr>
  </w:style>
  <w:style w:type="paragraph" w:customStyle="1" w:styleId="Topic075Line">
    <w:name w:val="Topic075Line"/>
    <w:basedOn w:val="Standard"/>
    <w:rsid w:val="00467057"/>
    <w:pPr>
      <w:tabs>
        <w:tab w:val="right" w:leader="underscore" w:pos="9356"/>
      </w:tabs>
      <w:ind w:left="425" w:hanging="425"/>
    </w:pPr>
    <w:rPr>
      <w:lang w:val="en-GB"/>
    </w:rPr>
  </w:style>
  <w:style w:type="paragraph" w:customStyle="1" w:styleId="Topic300Line">
    <w:name w:val="Topic300Line"/>
    <w:basedOn w:val="Standard"/>
    <w:rsid w:val="00467057"/>
    <w:pPr>
      <w:tabs>
        <w:tab w:val="right" w:leader="underscore" w:pos="9356"/>
      </w:tabs>
      <w:ind w:left="1701" w:hanging="1701"/>
    </w:pPr>
    <w:rPr>
      <w:lang w:val="en-GB"/>
    </w:rPr>
  </w:style>
  <w:style w:type="paragraph" w:customStyle="1" w:styleId="Topic600Line">
    <w:name w:val="Topic600Line"/>
    <w:basedOn w:val="Standard"/>
    <w:rsid w:val="00467057"/>
    <w:pPr>
      <w:tabs>
        <w:tab w:val="right" w:leader="underscore" w:pos="9356"/>
      </w:tabs>
      <w:ind w:left="3402" w:hanging="3402"/>
    </w:pPr>
    <w:rPr>
      <w:lang w:val="en-GB"/>
    </w:rPr>
  </w:style>
  <w:style w:type="paragraph" w:customStyle="1" w:styleId="Topic900Line">
    <w:name w:val="Topic900Line"/>
    <w:basedOn w:val="Standard"/>
    <w:rsid w:val="00467057"/>
    <w:pPr>
      <w:tabs>
        <w:tab w:val="right" w:leader="underscore" w:pos="9356"/>
      </w:tabs>
      <w:ind w:left="5103" w:hanging="5103"/>
    </w:pPr>
    <w:rPr>
      <w:lang w:val="en-GB"/>
    </w:rPr>
  </w:style>
  <w:style w:type="character" w:customStyle="1" w:styleId="Italic">
    <w:name w:val="Italic"/>
    <w:basedOn w:val="Absatz-Standardschriftart"/>
    <w:rsid w:val="004140F0"/>
    <w:rPr>
      <w:i/>
      <w:lang w:val="en-GB"/>
    </w:rPr>
  </w:style>
  <w:style w:type="character" w:styleId="Platzhaltertext">
    <w:name w:val="Placeholder Text"/>
    <w:basedOn w:val="Absatz-Standardschriftart"/>
    <w:uiPriority w:val="99"/>
    <w:semiHidden/>
    <w:rsid w:val="002A66F2"/>
    <w:rPr>
      <w:color w:val="808080"/>
      <w:lang w:val="de-CH"/>
    </w:rPr>
  </w:style>
  <w:style w:type="paragraph" w:customStyle="1" w:styleId="Absenderblock">
    <w:name w:val="Absenderblock"/>
    <w:basedOn w:val="Standard"/>
    <w:rsid w:val="00A128E8"/>
    <w:pPr>
      <w:tabs>
        <w:tab w:val="left" w:pos="181"/>
      </w:tabs>
      <w:spacing w:line="200" w:lineRule="exact"/>
      <w:contextualSpacing/>
    </w:pPr>
    <w:rPr>
      <w:sz w:val="16"/>
    </w:rPr>
  </w:style>
  <w:style w:type="paragraph" w:customStyle="1" w:styleId="AbsenderZwischenzeile">
    <w:name w:val="AbsenderZwischenzeile"/>
    <w:basedOn w:val="Absenderblock"/>
    <w:rsid w:val="005124EC"/>
    <w:pPr>
      <w:framePr w:hSpace="142" w:wrap="around" w:vAnchor="page" w:hAnchor="page" w:x="7219" w:y="1986"/>
      <w:suppressOverlap/>
    </w:pPr>
    <w:rPr>
      <w:sz w:val="6"/>
    </w:rPr>
  </w:style>
  <w:style w:type="paragraph" w:customStyle="1" w:styleId="1pt">
    <w:name w:val="1pt"/>
    <w:basedOn w:val="Absenderblock"/>
    <w:rsid w:val="00E116DB"/>
    <w:pPr>
      <w:spacing w:line="180" w:lineRule="auto"/>
    </w:pPr>
    <w:rPr>
      <w:sz w:val="2"/>
    </w:rPr>
  </w:style>
  <w:style w:type="paragraph" w:customStyle="1" w:styleId="AddressSingleLine">
    <w:name w:val="AddressSingleLine"/>
    <w:basedOn w:val="Standard"/>
    <w:rsid w:val="00996A3D"/>
    <w:pPr>
      <w:pBdr>
        <w:bottom w:val="single" w:sz="4" w:space="1" w:color="auto"/>
      </w:pBdr>
      <w:spacing w:line="240" w:lineRule="auto"/>
    </w:pPr>
    <w:rPr>
      <w:sz w:val="10"/>
    </w:rPr>
  </w:style>
  <w:style w:type="paragraph" w:customStyle="1" w:styleId="CopyTo">
    <w:name w:val="CopyTo"/>
    <w:basedOn w:val="Standard"/>
    <w:rsid w:val="0048532C"/>
    <w:pPr>
      <w:ind w:left="284" w:hanging="284"/>
    </w:pPr>
    <w:rPr>
      <w:lang w:val="en-US"/>
    </w:rPr>
  </w:style>
  <w:style w:type="paragraph" w:styleId="E-Mail-Signatur">
    <w:name w:val="E-mail Signature"/>
    <w:basedOn w:val="Standard"/>
    <w:link w:val="E-Mail-SignaturZchn"/>
    <w:unhideWhenUsed/>
    <w:rsid w:val="00F123C7"/>
    <w:pPr>
      <w:spacing w:line="240" w:lineRule="auto"/>
    </w:pPr>
  </w:style>
  <w:style w:type="character" w:customStyle="1" w:styleId="E-Mail-SignaturZchn">
    <w:name w:val="E-Mail-Signatur Zchn"/>
    <w:basedOn w:val="Absatz-Standardschriftart"/>
    <w:link w:val="E-Mail-Signatur"/>
    <w:rsid w:val="00F123C7"/>
    <w:rPr>
      <w:rFonts w:ascii="Arial" w:hAnsi="Arial"/>
      <w:sz w:val="21"/>
      <w:szCs w:val="24"/>
      <w:lang w:val="de-CH" w:eastAsia="de-CH"/>
    </w:rPr>
  </w:style>
  <w:style w:type="paragraph" w:styleId="Listenabsatz">
    <w:name w:val="List Paragraph"/>
    <w:basedOn w:val="Standard"/>
    <w:uiPriority w:val="34"/>
    <w:qFormat/>
    <w:rsid w:val="008823C2"/>
    <w:pPr>
      <w:ind w:left="720"/>
      <w:contextualSpacing/>
    </w:pPr>
  </w:style>
  <w:style w:type="paragraph" w:customStyle="1" w:styleId="Sub1">
    <w:name w:val="Sub1"/>
    <w:basedOn w:val="Standard"/>
    <w:rsid w:val="005826CE"/>
    <w:pPr>
      <w:spacing w:line="320" w:lineRule="atLeast"/>
      <w:ind w:right="1440"/>
    </w:pPr>
    <w:rPr>
      <w:rFonts w:cs="Arial"/>
      <w:sz w:val="28"/>
      <w:szCs w:val="28"/>
    </w:rPr>
  </w:style>
  <w:style w:type="paragraph" w:customStyle="1" w:styleId="Fusszeile">
    <w:name w:val="Fusszeile"/>
    <w:aliases w:val="Pagina"/>
    <w:basedOn w:val="Fuzeile"/>
    <w:qFormat/>
    <w:rsid w:val="00A128E8"/>
    <w:pPr>
      <w:tabs>
        <w:tab w:val="clear" w:pos="9923"/>
        <w:tab w:val="right" w:pos="9449"/>
      </w:tabs>
      <w:spacing w:line="200" w:lineRule="atLeast"/>
      <w:ind w:right="459"/>
      <w:jc w:val="right"/>
    </w:pPr>
    <w:rPr>
      <w:szCs w:val="16"/>
    </w:rPr>
  </w:style>
  <w:style w:type="paragraph" w:customStyle="1" w:styleId="Informations-Block">
    <w:name w:val="Informations-Block"/>
    <w:basedOn w:val="Standard"/>
    <w:qFormat/>
    <w:rsid w:val="004B4872"/>
    <w:pPr>
      <w:spacing w:after="113" w:line="200" w:lineRule="atLeast"/>
    </w:pPr>
    <w:rPr>
      <w:sz w:val="16"/>
      <w:lang w:val="en-US"/>
    </w:rPr>
  </w:style>
  <w:style w:type="paragraph" w:customStyle="1" w:styleId="AufzhlungAnlagen">
    <w:name w:val="Aufzählung Anlagen"/>
    <w:basedOn w:val="Standard"/>
    <w:qFormat/>
    <w:rsid w:val="004B4872"/>
    <w:pPr>
      <w:adjustRightInd/>
      <w:ind w:left="170" w:hanging="170"/>
    </w:pPr>
  </w:style>
  <w:style w:type="paragraph" w:customStyle="1" w:styleId="Klassifizierung">
    <w:name w:val="Klassifizierung"/>
    <w:basedOn w:val="Standard"/>
    <w:qFormat/>
    <w:rsid w:val="004B4872"/>
    <w:rPr>
      <w:b/>
    </w:rPr>
  </w:style>
  <w:style w:type="paragraph" w:customStyle="1" w:styleId="Funktion">
    <w:name w:val="Funktion"/>
    <w:basedOn w:val="Standard"/>
    <w:qFormat/>
    <w:rsid w:val="004B4872"/>
    <w:pPr>
      <w:spacing w:line="260" w:lineRule="exact"/>
      <w:ind w:right="1440"/>
    </w:pPr>
    <w:rPr>
      <w:sz w:val="16"/>
      <w:szCs w:val="16"/>
      <w:lang w:val="en-US"/>
    </w:rPr>
  </w:style>
  <w:style w:type="paragraph" w:customStyle="1" w:styleId="NameFunktionunterUnterschrifts-Linie">
    <w:name w:val="Name/Funktion unter Unterschrifts-Linie"/>
    <w:basedOn w:val="Standard"/>
    <w:qFormat/>
    <w:rsid w:val="004B4872"/>
    <w:pPr>
      <w:spacing w:line="200" w:lineRule="atLeast"/>
    </w:pPr>
    <w:rPr>
      <w:sz w:val="16"/>
    </w:rPr>
  </w:style>
  <w:style w:type="paragraph" w:customStyle="1" w:styleId="Checkboxen">
    <w:name w:val="Checkboxen"/>
    <w:basedOn w:val="Standard"/>
    <w:qFormat/>
    <w:rsid w:val="004B4872"/>
    <w:pPr>
      <w:spacing w:after="199"/>
      <w:ind w:left="284" w:hanging="284"/>
    </w:pPr>
  </w:style>
  <w:style w:type="paragraph" w:customStyle="1" w:styleId="Disclaimer">
    <w:name w:val="Disclaimer"/>
    <w:basedOn w:val="Standard"/>
    <w:qFormat/>
    <w:rsid w:val="00831F9A"/>
    <w:pPr>
      <w:spacing w:line="200" w:lineRule="atLeast"/>
    </w:pPr>
    <w:rPr>
      <w:b/>
      <w:sz w:val="16"/>
    </w:rPr>
  </w:style>
  <w:style w:type="paragraph" w:customStyle="1" w:styleId="Korrespondenz">
    <w:name w:val="Korrespondenz"/>
    <w:basedOn w:val="Standard"/>
    <w:qFormat/>
    <w:rsid w:val="004B2305"/>
    <w:rPr>
      <w:szCs w:val="20"/>
    </w:rPr>
  </w:style>
  <w:style w:type="paragraph" w:customStyle="1" w:styleId="TextStandard">
    <w:name w:val="Text Standard"/>
    <w:basedOn w:val="Standard"/>
    <w:qFormat/>
    <w:rsid w:val="004B2305"/>
    <w:pPr>
      <w:spacing w:after="260"/>
    </w:pPr>
    <w:rPr>
      <w:szCs w:val="20"/>
    </w:rPr>
  </w:style>
  <w:style w:type="character" w:customStyle="1" w:styleId="berschrift2Zchn">
    <w:name w:val="Überschrift 2 Zchn"/>
    <w:basedOn w:val="Absatz-Standardschriftart"/>
    <w:link w:val="berschrift2"/>
    <w:rsid w:val="000004FD"/>
    <w:rPr>
      <w:rFonts w:ascii="Arial" w:hAnsi="Arial" w:cs="Arial"/>
      <w:b/>
      <w:bCs/>
      <w:iCs/>
      <w:sz w:val="24"/>
      <w:szCs w:val="28"/>
      <w:lang w:val="de-CH" w:eastAsia="de-CH"/>
    </w:rPr>
  </w:style>
  <w:style w:type="character" w:customStyle="1" w:styleId="berschrift3Zchn">
    <w:name w:val="Überschrift 3 Zchn"/>
    <w:basedOn w:val="Absatz-Standardschriftart"/>
    <w:link w:val="berschrift3"/>
    <w:rsid w:val="000004FD"/>
    <w:rPr>
      <w:rFonts w:ascii="Arial" w:hAnsi="Arial" w:cs="Arial"/>
      <w:b/>
      <w:bCs/>
      <w:szCs w:val="26"/>
      <w:lang w:val="de-CH" w:eastAsia="de-CH"/>
    </w:rPr>
  </w:style>
  <w:style w:type="paragraph" w:customStyle="1" w:styleId="Absenderinformation">
    <w:name w:val="Absenderinformation"/>
    <w:basedOn w:val="Standard"/>
    <w:qFormat/>
    <w:rsid w:val="007B041C"/>
    <w:pPr>
      <w:spacing w:line="240" w:lineRule="exact"/>
    </w:pPr>
    <w:rPr>
      <w:sz w:val="16"/>
    </w:rPr>
  </w:style>
  <w:style w:type="character" w:customStyle="1" w:styleId="FuzeileZchn">
    <w:name w:val="Fußzeile Zchn"/>
    <w:link w:val="Fuzeile"/>
    <w:rsid w:val="007B041C"/>
    <w:rPr>
      <w:rFonts w:ascii="Arial" w:hAnsi="Arial"/>
      <w:sz w:val="16"/>
      <w:szCs w:val="24"/>
      <w:lang w:val="de-CH" w:eastAsia="de-CH"/>
    </w:rPr>
  </w:style>
  <w:style w:type="character" w:customStyle="1" w:styleId="Draft">
    <w:name w:val="Draft"/>
    <w:uiPriority w:val="1"/>
    <w:qFormat/>
    <w:rsid w:val="007B041C"/>
    <w:rPr>
      <w:b/>
      <w:caps/>
      <w:smallCaps w:val="0"/>
    </w:rPr>
  </w:style>
  <w:style w:type="paragraph" w:styleId="Literaturverzeichnis">
    <w:name w:val="Bibliography"/>
    <w:basedOn w:val="Standard"/>
    <w:next w:val="Standard"/>
    <w:uiPriority w:val="37"/>
    <w:unhideWhenUsed/>
    <w:rsid w:val="007B041C"/>
    <w:pPr>
      <w:spacing w:line="280" w:lineRule="atLeast"/>
    </w:pPr>
  </w:style>
  <w:style w:type="paragraph" w:customStyle="1" w:styleId="a1-Text">
    <w:name w:val="a1-Text"/>
    <w:link w:val="a1-TextChar"/>
    <w:qFormat/>
    <w:rsid w:val="007B041C"/>
    <w:pPr>
      <w:spacing w:before="120" w:after="120" w:line="280" w:lineRule="atLeast"/>
      <w:jc w:val="both"/>
    </w:pPr>
    <w:rPr>
      <w:rFonts w:ascii="Arial" w:hAnsi="Arial"/>
      <w:lang w:val="de-CH" w:eastAsia="de-CH"/>
    </w:rPr>
  </w:style>
  <w:style w:type="character" w:customStyle="1" w:styleId="a1-TextChar">
    <w:name w:val="a1-Text Char"/>
    <w:basedOn w:val="Absatz-Standardschriftart"/>
    <w:link w:val="a1-Text"/>
    <w:rsid w:val="007B041C"/>
    <w:rPr>
      <w:rFonts w:ascii="Arial" w:hAnsi="Arial"/>
      <w:lang w:val="de-CH" w:eastAsia="de-CH"/>
    </w:rPr>
  </w:style>
  <w:style w:type="paragraph" w:customStyle="1" w:styleId="Text">
    <w:name w:val="Text"/>
    <w:basedOn w:val="Standard"/>
    <w:rsid w:val="007B041C"/>
    <w:pPr>
      <w:adjustRightInd/>
      <w:snapToGrid/>
      <w:spacing w:after="120" w:line="240" w:lineRule="auto"/>
    </w:pPr>
    <w:rPr>
      <w:szCs w:val="20"/>
      <w:lang w:eastAsia="de-DE"/>
    </w:rPr>
  </w:style>
  <w:style w:type="character" w:customStyle="1" w:styleId="BeschriftungZchn">
    <w:name w:val="Beschriftung Zchn"/>
    <w:aliases w:val="Légende figure Zchn,Char Char Zchn, Char Char Zchn"/>
    <w:basedOn w:val="Absatz-Standardschriftart"/>
    <w:link w:val="Beschriftung"/>
    <w:uiPriority w:val="35"/>
    <w:locked/>
    <w:rsid w:val="007B041C"/>
    <w:rPr>
      <w:rFonts w:ascii="Arial" w:hAnsi="Arial"/>
      <w:b/>
      <w:bCs/>
      <w:sz w:val="14"/>
      <w:lang w:val="de-CH" w:eastAsia="de-CH"/>
    </w:rPr>
  </w:style>
  <w:style w:type="character" w:customStyle="1" w:styleId="TitelZchn">
    <w:name w:val="Titel Zchn"/>
    <w:basedOn w:val="Absatz-Standardschriftart"/>
    <w:link w:val="Titel"/>
    <w:rsid w:val="006265CF"/>
    <w:rPr>
      <w:rFonts w:ascii="Arial" w:hAnsi="Arial" w:cs="Arial"/>
      <w:b/>
      <w:bCs/>
      <w:sz w:val="28"/>
      <w:szCs w:val="32"/>
      <w:lang w:val="de-CH" w:eastAsia="de-CH"/>
    </w:rPr>
  </w:style>
  <w:style w:type="character" w:styleId="NichtaufgelsteErwhnung">
    <w:name w:val="Unresolved Mention"/>
    <w:basedOn w:val="Absatz-Standardschriftart"/>
    <w:uiPriority w:val="99"/>
    <w:semiHidden/>
    <w:unhideWhenUsed/>
    <w:rsid w:val="00E41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6487">
      <w:bodyDiv w:val="1"/>
      <w:marLeft w:val="0"/>
      <w:marRight w:val="0"/>
      <w:marTop w:val="0"/>
      <w:marBottom w:val="0"/>
      <w:divBdr>
        <w:top w:val="none" w:sz="0" w:space="0" w:color="auto"/>
        <w:left w:val="none" w:sz="0" w:space="0" w:color="auto"/>
        <w:bottom w:val="none" w:sz="0" w:space="0" w:color="auto"/>
        <w:right w:val="none" w:sz="0" w:space="0" w:color="auto"/>
      </w:divBdr>
    </w:div>
    <w:div w:id="452870558">
      <w:bodyDiv w:val="1"/>
      <w:marLeft w:val="0"/>
      <w:marRight w:val="0"/>
      <w:marTop w:val="0"/>
      <w:marBottom w:val="0"/>
      <w:divBdr>
        <w:top w:val="none" w:sz="0" w:space="0" w:color="auto"/>
        <w:left w:val="none" w:sz="0" w:space="0" w:color="auto"/>
        <w:bottom w:val="none" w:sz="0" w:space="0" w:color="auto"/>
        <w:right w:val="none" w:sz="0" w:space="0" w:color="auto"/>
      </w:divBdr>
    </w:div>
    <w:div w:id="527645269">
      <w:bodyDiv w:val="1"/>
      <w:marLeft w:val="0"/>
      <w:marRight w:val="0"/>
      <w:marTop w:val="0"/>
      <w:marBottom w:val="0"/>
      <w:divBdr>
        <w:top w:val="none" w:sz="0" w:space="0" w:color="auto"/>
        <w:left w:val="none" w:sz="0" w:space="0" w:color="auto"/>
        <w:bottom w:val="none" w:sz="0" w:space="0" w:color="auto"/>
        <w:right w:val="none" w:sz="0" w:space="0" w:color="auto"/>
      </w:divBdr>
    </w:div>
    <w:div w:id="90907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mailto:simon.bieli@swissgrid.ch" TargetMode="External"/><Relationship Id="rId26" Type="http://schemas.openxmlformats.org/officeDocument/2006/relationships/customXml" Target="../customXml/item10.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glossaryDocument" Target="glossary/document.xml"/><Relationship Id="rId23" Type="http://schemas.openxmlformats.org/officeDocument/2006/relationships/fontTable" Target="fontTable.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hyperlink" Target="https://swissgrid.sharepoint.com.mcas.ms/sites/sgsite000222/Know%20How/Forms/AllItems.aspx?id=%2Fsites%2Fsgsite000222%2FKnow%20How%2F10%5FBeispiel%5FBibliothek%2FPhasenabschlussberichte%2FBeispiel%20Bauprojekt&amp;viewid=56055843%2Dbdce%2D4055%2Db15d%2Dd74fd2131f9d"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8040\AppData\Local\Temp\officeatwork\temp0004\Templ.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0E03F9172C249B2868AEFFDDA4218A8"/>
        <w:category>
          <w:name w:val="Allgemein"/>
          <w:gallery w:val="placeholder"/>
        </w:category>
        <w:types>
          <w:type w:val="bbPlcHdr"/>
        </w:types>
        <w:behaviors>
          <w:behavior w:val="content"/>
        </w:behaviors>
        <w:guid w:val="{093168E9-7A0A-465D-AF49-A01DED728764}"/>
      </w:docPartPr>
      <w:docPartBody>
        <w:p w:rsidR="00152A7D" w:rsidRDefault="00152A7D">
          <w:pPr>
            <w:pStyle w:val="50E03F9172C249B2868AEFFDDA4218A8"/>
          </w:pPr>
          <w:r w:rsidRPr="00A23F25">
            <w:rPr>
              <w:rStyle w:val="Platzhaltertext"/>
              <w:rFonts w:cs="Arial"/>
              <w:szCs w:val="20"/>
              <w:lang w:val="en-US"/>
            </w:rPr>
            <w:t xml:space="preserve"> </w:t>
          </w:r>
        </w:p>
      </w:docPartBody>
    </w:docPart>
    <w:docPart>
      <w:docPartPr>
        <w:name w:val="9B7CF6BB3FBA4E96B6B0489F4F4505EA"/>
        <w:category>
          <w:name w:val="Allgemein"/>
          <w:gallery w:val="placeholder"/>
        </w:category>
        <w:types>
          <w:type w:val="bbPlcHdr"/>
        </w:types>
        <w:behaviors>
          <w:behavior w:val="content"/>
        </w:behaviors>
        <w:guid w:val="{79B8C9E9-BA16-4EFE-83EF-E2D07B7021FA}"/>
      </w:docPartPr>
      <w:docPartBody>
        <w:p w:rsidR="00152A7D" w:rsidRDefault="00152A7D">
          <w:pPr>
            <w:pStyle w:val="9B7CF6BB3FBA4E96B6B0489F4F4505EA"/>
          </w:pPr>
          <w:r>
            <w:rPr>
              <w:rStyle w:val="Platzhaltertext"/>
              <w:lang w:val="en-US"/>
            </w:rPr>
            <w:t xml:space="preserve"> </w:t>
          </w:r>
        </w:p>
      </w:docPartBody>
    </w:docPart>
    <w:docPart>
      <w:docPartPr>
        <w:name w:val="8EB9FFDAE4FA42A9B4EF0A5ABDFCEBEF"/>
        <w:category>
          <w:name w:val="Allgemein"/>
          <w:gallery w:val="placeholder"/>
        </w:category>
        <w:types>
          <w:type w:val="bbPlcHdr"/>
        </w:types>
        <w:behaviors>
          <w:behavior w:val="content"/>
        </w:behaviors>
        <w:guid w:val="{B724A61C-BE6D-4760-A64F-EA99BD5B06F3}"/>
      </w:docPartPr>
      <w:docPartBody>
        <w:p w:rsidR="00152A7D" w:rsidRDefault="00152A7D">
          <w:pPr>
            <w:pStyle w:val="8EB9FFDAE4FA42A9B4EF0A5ABDFCEBEF"/>
          </w:pPr>
          <w:r w:rsidRPr="005826CE">
            <w:rPr>
              <w:rStyle w:val="Platzhaltertext"/>
              <w:szCs w:val="16"/>
            </w:rPr>
            <w:t xml:space="preserve"> </w:t>
          </w:r>
        </w:p>
      </w:docPartBody>
    </w:docPart>
    <w:docPart>
      <w:docPartPr>
        <w:name w:val="A217BE87DB19468FBAD30C830AA554FC"/>
        <w:category>
          <w:name w:val="Allgemein"/>
          <w:gallery w:val="placeholder"/>
        </w:category>
        <w:types>
          <w:type w:val="bbPlcHdr"/>
        </w:types>
        <w:behaviors>
          <w:behavior w:val="content"/>
        </w:behaviors>
        <w:guid w:val="{46F60E50-20E4-4DF9-B26B-90F46B154725}"/>
      </w:docPartPr>
      <w:docPartBody>
        <w:p w:rsidR="00152A7D" w:rsidRDefault="00152A7D">
          <w:pPr>
            <w:pStyle w:val="A217BE87DB19468FBAD30C830AA554FC"/>
          </w:pPr>
          <w:r>
            <w:rPr>
              <w:rStyle w:val="Platzhaltertext"/>
            </w:rPr>
            <w:t xml:space="preserve"> </w:t>
          </w:r>
        </w:p>
      </w:docPartBody>
    </w:docPart>
    <w:docPart>
      <w:docPartPr>
        <w:name w:val="A2F053A7A73140F9A4EEAFE15ED9127A"/>
        <w:category>
          <w:name w:val="Allgemein"/>
          <w:gallery w:val="placeholder"/>
        </w:category>
        <w:types>
          <w:type w:val="bbPlcHdr"/>
        </w:types>
        <w:behaviors>
          <w:behavior w:val="content"/>
        </w:behaviors>
        <w:guid w:val="{61933693-424B-4DAE-A300-1FEF939CFF9B}"/>
      </w:docPartPr>
      <w:docPartBody>
        <w:p w:rsidR="000072C2" w:rsidRDefault="000072C2" w:rsidP="000072C2">
          <w:pPr>
            <w:pStyle w:val="A2F053A7A73140F9A4EEAFE15ED9127A"/>
          </w:pPr>
          <w:r w:rsidRPr="00BE665D">
            <w:rPr>
              <w:rStyle w:val="Platzhaltertext"/>
              <w:szCs w:val="20"/>
              <w:lang w:val="en-US"/>
            </w:rPr>
            <w:t xml:space="preserve"> </w:t>
          </w:r>
        </w:p>
      </w:docPartBody>
    </w:docPart>
    <w:docPart>
      <w:docPartPr>
        <w:name w:val="FD318DB8BFA24402A954895C4F87F403"/>
        <w:category>
          <w:name w:val="Allgemein"/>
          <w:gallery w:val="placeholder"/>
        </w:category>
        <w:types>
          <w:type w:val="bbPlcHdr"/>
        </w:types>
        <w:behaviors>
          <w:behavior w:val="content"/>
        </w:behaviors>
        <w:guid w:val="{6F3805C8-A8B0-4D52-B753-F588ED7DFAFD}"/>
      </w:docPartPr>
      <w:docPartBody>
        <w:p w:rsidR="000072C2" w:rsidRDefault="000072C2" w:rsidP="000072C2">
          <w:pPr>
            <w:pStyle w:val="FD318DB8BFA24402A954895C4F87F403"/>
          </w:pPr>
          <w:r w:rsidRPr="00831F9A">
            <w:rPr>
              <w:rStyle w:val="Platzhaltertext"/>
              <w:b/>
              <w:sz w:val="16"/>
              <w:szCs w:val="16"/>
            </w:rPr>
            <w:t xml:space="preserve"> </w:t>
          </w:r>
        </w:p>
      </w:docPartBody>
    </w:docPart>
    <w:docPart>
      <w:docPartPr>
        <w:name w:val="F0AF96F1294F432E9215A48F9868E860"/>
        <w:category>
          <w:name w:val="Allgemein"/>
          <w:gallery w:val="placeholder"/>
        </w:category>
        <w:types>
          <w:type w:val="bbPlcHdr"/>
        </w:types>
        <w:behaviors>
          <w:behavior w:val="content"/>
        </w:behaviors>
        <w:guid w:val="{F7D81C22-A5C6-490B-8CD2-5D57FF286EEC}"/>
      </w:docPartPr>
      <w:docPartBody>
        <w:p w:rsidR="000072C2" w:rsidRDefault="000072C2" w:rsidP="000072C2">
          <w:pPr>
            <w:pStyle w:val="F0AF96F1294F432E9215A48F9868E860"/>
          </w:pPr>
          <w:r w:rsidRPr="00831F9A">
            <w:rPr>
              <w:rStyle w:val="Platzhaltertext"/>
              <w:b/>
              <w:sz w:val="16"/>
              <w:szCs w:val="16"/>
            </w:rPr>
            <w:t xml:space="preserve"> </w:t>
          </w:r>
        </w:p>
      </w:docPartBody>
    </w:docPart>
    <w:docPart>
      <w:docPartPr>
        <w:name w:val="934432CFC20F4F5EBEE1E5CD21646E52"/>
        <w:category>
          <w:name w:val="Allgemein"/>
          <w:gallery w:val="placeholder"/>
        </w:category>
        <w:types>
          <w:type w:val="bbPlcHdr"/>
        </w:types>
        <w:behaviors>
          <w:behavior w:val="content"/>
        </w:behaviors>
        <w:guid w:val="{5C551305-1B66-4182-B3DA-5EE962477C70}"/>
      </w:docPartPr>
      <w:docPartBody>
        <w:p w:rsidR="000072C2" w:rsidRDefault="000072C2" w:rsidP="000072C2">
          <w:pPr>
            <w:pStyle w:val="934432CFC20F4F5EBEE1E5CD21646E52"/>
          </w:pPr>
          <w:r w:rsidRPr="00831F9A">
            <w:rPr>
              <w:rStyle w:val="Platzhaltertext"/>
              <w:b/>
              <w:sz w:val="16"/>
              <w:szCs w:val="16"/>
            </w:rPr>
            <w:t xml:space="preserve"> </w:t>
          </w:r>
        </w:p>
      </w:docPartBody>
    </w:docPart>
    <w:docPart>
      <w:docPartPr>
        <w:name w:val="39D493A4924F4ED3B5D4AE6A3D95B25E"/>
        <w:category>
          <w:name w:val="Allgemein"/>
          <w:gallery w:val="placeholder"/>
        </w:category>
        <w:types>
          <w:type w:val="bbPlcHdr"/>
        </w:types>
        <w:behaviors>
          <w:behavior w:val="content"/>
        </w:behaviors>
        <w:guid w:val="{869D7E1B-DE1F-460E-BCE2-93DB02AD78F1}"/>
      </w:docPartPr>
      <w:docPartBody>
        <w:p w:rsidR="000072C2" w:rsidRDefault="000072C2" w:rsidP="000072C2">
          <w:pPr>
            <w:pStyle w:val="39D493A4924F4ED3B5D4AE6A3D95B25E"/>
          </w:pPr>
          <w:r w:rsidRPr="00214BC1">
            <w:rPr>
              <w:rStyle w:val="Platzhaltertext"/>
              <w:szCs w:val="20"/>
              <w:lang w:val="en-US"/>
            </w:rPr>
            <w:t xml:space="preserve"> </w:t>
          </w:r>
        </w:p>
      </w:docPartBody>
    </w:docPart>
    <w:docPart>
      <w:docPartPr>
        <w:name w:val="CE8D48A44BD548A68FDF508461434D2D"/>
        <w:category>
          <w:name w:val="Allgemein"/>
          <w:gallery w:val="placeholder"/>
        </w:category>
        <w:types>
          <w:type w:val="bbPlcHdr"/>
        </w:types>
        <w:behaviors>
          <w:behavior w:val="content"/>
        </w:behaviors>
        <w:guid w:val="{E6BFAF7A-E71A-45B7-A086-BEDFE2A024E2}"/>
      </w:docPartPr>
      <w:docPartBody>
        <w:p w:rsidR="000072C2" w:rsidRDefault="000072C2" w:rsidP="000072C2">
          <w:pPr>
            <w:pStyle w:val="CE8D48A44BD548A68FDF508461434D2D"/>
          </w:pPr>
          <w:r w:rsidRPr="00F9402D">
            <w:rPr>
              <w:rStyle w:val="Platzhaltertext"/>
              <w:b/>
              <w:sz w:val="16"/>
              <w:szCs w:val="16"/>
            </w:rPr>
            <w:t xml:space="preserve"> </w:t>
          </w:r>
        </w:p>
      </w:docPartBody>
    </w:docPart>
    <w:docPart>
      <w:docPartPr>
        <w:name w:val="C0E9200403094DC3B8754A10244B5F83"/>
        <w:category>
          <w:name w:val="Allgemein"/>
          <w:gallery w:val="placeholder"/>
        </w:category>
        <w:types>
          <w:type w:val="bbPlcHdr"/>
        </w:types>
        <w:behaviors>
          <w:behavior w:val="content"/>
        </w:behaviors>
        <w:guid w:val="{EA817A82-BF2B-4B15-9833-17C3E9630539}"/>
      </w:docPartPr>
      <w:docPartBody>
        <w:p w:rsidR="000072C2" w:rsidRDefault="000072C2" w:rsidP="000072C2">
          <w:pPr>
            <w:pStyle w:val="C0E9200403094DC3B8754A10244B5F83"/>
          </w:pPr>
          <w:r w:rsidRPr="007D6E58">
            <w:rPr>
              <w:rStyle w:val="Platzhaltertext"/>
              <w:b/>
              <w:sz w:val="16"/>
              <w:szCs w:val="16"/>
            </w:rPr>
            <w:t xml:space="preserve"> </w:t>
          </w:r>
        </w:p>
      </w:docPartBody>
    </w:docPart>
    <w:docPart>
      <w:docPartPr>
        <w:name w:val="2B1EC3F24FFC4BDE8099460F47FCA335"/>
        <w:category>
          <w:name w:val="Allgemein"/>
          <w:gallery w:val="placeholder"/>
        </w:category>
        <w:types>
          <w:type w:val="bbPlcHdr"/>
        </w:types>
        <w:behaviors>
          <w:behavior w:val="content"/>
        </w:behaviors>
        <w:guid w:val="{75252C9B-2D33-4E7F-9599-1051B0CAB1D2}"/>
      </w:docPartPr>
      <w:docPartBody>
        <w:p w:rsidR="000072C2" w:rsidRDefault="000072C2" w:rsidP="000072C2">
          <w:pPr>
            <w:pStyle w:val="2B1EC3F24FFC4BDE8099460F47FCA335"/>
          </w:pPr>
          <w:r>
            <w:rPr>
              <w:rStyle w:val="Platzhaltertext"/>
            </w:rPr>
            <w:t xml:space="preserve"> </w:t>
          </w:r>
        </w:p>
      </w:docPartBody>
    </w:docPart>
    <w:docPart>
      <w:docPartPr>
        <w:name w:val="E45B8178F294461EA691BA1E202758AB"/>
        <w:category>
          <w:name w:val="Allgemein"/>
          <w:gallery w:val="placeholder"/>
        </w:category>
        <w:types>
          <w:type w:val="bbPlcHdr"/>
        </w:types>
        <w:behaviors>
          <w:behavior w:val="content"/>
        </w:behaviors>
        <w:guid w:val="{AD3B0D90-FF1F-4882-8124-6EA3D7BAD752}"/>
      </w:docPartPr>
      <w:docPartBody>
        <w:p w:rsidR="000072C2" w:rsidRDefault="000072C2" w:rsidP="000072C2">
          <w:pPr>
            <w:pStyle w:val="E45B8178F294461EA691BA1E202758AB"/>
          </w:pPr>
          <w:r w:rsidRPr="00F9402D">
            <w:rPr>
              <w:rStyle w:val="Platzhaltertext"/>
              <w:b/>
              <w:sz w:val="16"/>
              <w:szCs w:val="16"/>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2A7D"/>
    <w:rsid w:val="000072C2"/>
    <w:rsid w:val="00152A7D"/>
    <w:rsid w:val="00225447"/>
    <w:rsid w:val="002E5301"/>
    <w:rsid w:val="00427E01"/>
    <w:rsid w:val="00443F41"/>
    <w:rsid w:val="005C0575"/>
    <w:rsid w:val="007E277B"/>
    <w:rsid w:val="008F4491"/>
    <w:rsid w:val="00AC1237"/>
    <w:rsid w:val="00E864D7"/>
    <w:rsid w:val="00EF3805"/>
    <w:rsid w:val="00F06D00"/>
    <w:rsid w:val="00F97C8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7F0241B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072C2"/>
  </w:style>
  <w:style w:type="paragraph" w:customStyle="1" w:styleId="50E03F9172C249B2868AEFFDDA4218A8">
    <w:name w:val="50E03F9172C249B2868AEFFDDA4218A8"/>
  </w:style>
  <w:style w:type="paragraph" w:customStyle="1" w:styleId="9B7CF6BB3FBA4E96B6B0489F4F4505EA">
    <w:name w:val="9B7CF6BB3FBA4E96B6B0489F4F4505EA"/>
  </w:style>
  <w:style w:type="paragraph" w:customStyle="1" w:styleId="8EB9FFDAE4FA42A9B4EF0A5ABDFCEBEF">
    <w:name w:val="8EB9FFDAE4FA42A9B4EF0A5ABDFCEBEF"/>
  </w:style>
  <w:style w:type="paragraph" w:customStyle="1" w:styleId="A217BE87DB19468FBAD30C830AA554FC">
    <w:name w:val="A217BE87DB19468FBAD30C830AA554FC"/>
  </w:style>
  <w:style w:type="paragraph" w:customStyle="1" w:styleId="A2F053A7A73140F9A4EEAFE15ED9127A">
    <w:name w:val="A2F053A7A73140F9A4EEAFE15ED9127A"/>
    <w:rsid w:val="000072C2"/>
  </w:style>
  <w:style w:type="paragraph" w:customStyle="1" w:styleId="FD318DB8BFA24402A954895C4F87F403">
    <w:name w:val="FD318DB8BFA24402A954895C4F87F403"/>
    <w:rsid w:val="000072C2"/>
  </w:style>
  <w:style w:type="paragraph" w:customStyle="1" w:styleId="F0AF96F1294F432E9215A48F9868E860">
    <w:name w:val="F0AF96F1294F432E9215A48F9868E860"/>
    <w:rsid w:val="000072C2"/>
  </w:style>
  <w:style w:type="paragraph" w:customStyle="1" w:styleId="934432CFC20F4F5EBEE1E5CD21646E52">
    <w:name w:val="934432CFC20F4F5EBEE1E5CD21646E52"/>
    <w:rsid w:val="000072C2"/>
  </w:style>
  <w:style w:type="paragraph" w:customStyle="1" w:styleId="39D493A4924F4ED3B5D4AE6A3D95B25E">
    <w:name w:val="39D493A4924F4ED3B5D4AE6A3D95B25E"/>
    <w:rsid w:val="000072C2"/>
  </w:style>
  <w:style w:type="paragraph" w:customStyle="1" w:styleId="CE8D48A44BD548A68FDF508461434D2D">
    <w:name w:val="CE8D48A44BD548A68FDF508461434D2D"/>
    <w:rsid w:val="000072C2"/>
  </w:style>
  <w:style w:type="paragraph" w:customStyle="1" w:styleId="C0E9200403094DC3B8754A10244B5F83">
    <w:name w:val="C0E9200403094DC3B8754A10244B5F83"/>
    <w:rsid w:val="000072C2"/>
  </w:style>
  <w:style w:type="paragraph" w:customStyle="1" w:styleId="2B1EC3F24FFC4BDE8099460F47FCA335">
    <w:name w:val="2B1EC3F24FFC4BDE8099460F47FCA335"/>
    <w:rsid w:val="000072C2"/>
  </w:style>
  <w:style w:type="paragraph" w:customStyle="1" w:styleId="E45B8178F294461EA691BA1E202758AB">
    <w:name w:val="E45B8178F294461EA691BA1E202758AB"/>
    <w:rsid w:val="000072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BFE17</b:Tag>
    <b:SourceType>InternetSite</b:SourceType>
    <b:Guid>{B7C2B228-8336-4FF9-8D76-FC39D187C554}</b:Guid>
    <b:Author>
      <b:Author>
        <b:Corporate>BFE</b:Corporate>
      </b:Author>
    </b:Author>
    <b:Title>WACC - Kalkulatorischer Zinssatz gemäss Art. 13 Abs. 3 Bst. b der Stromversorgungsverordnung (StromVV)</b:Title>
    <b:Year>2017</b:Year>
    <b:YearAccessed>2017</b:YearAccessed>
    <b:MonthAccessed>April</b:MonthAccessed>
    <b:DayAccessed>19</b:DayAccessed>
    <b:URL>http://www.bfe.admin.ch/themen/00612/00613/05803/index.html?lang=de</b:URL>
    <b:RefOrder>1</b:RefOrder>
  </b:Source>
  <b:Source>
    <b:Tag>EFD16</b:Tag>
    <b:SourceType>Report</b:SourceType>
    <b:Guid>{FE64F354-4F45-4B42-9050-0DF7E2974B5A}</b:Guid>
    <b:Author>
      <b:Author>
        <b:Corporate>EFD</b:Corporate>
      </b:Author>
    </b:Author>
    <b:Title>Langfristperspektiven der öffentlichen Finanzen in der Schweiz 2016</b:Title>
    <b:Year>2016</b:Year>
    <b:Publisher>Eidgenössisches Finanzdepartement (EFD). Bern</b:Publisher>
    <b:RefOrder>2</b:RefOrder>
  </b:Source>
  <b:Source>
    <b:Tag>BFE171</b:Tag>
    <b:SourceType>InternetSite</b:SourceType>
    <b:Guid>{561630DC-5057-49D6-A87A-A2DCA160AC2C}</b:Guid>
    <b:Title>WACC - Kalkulatorischer Zinssatz gemäss Art. 13 Abs. 3 Bst. b der Stromversorgungsverordnung (StromVV)</b:Title>
    <b:Year>2017</b:Year>
    <b:URL>http://www.bfe.admin.ch/themen/00612/00613/05803/index.html?lang=de</b:URL>
    <b:Author>
      <b:Author>
        <b:Corporate>BFE</b:Corporate>
      </b:Author>
    </b:Author>
    <b:RefOrder>1</b:RefOrder>
  </b:Source>
  <b:Source>
    <b:Tag>EFD161</b:Tag>
    <b:SourceType>Report</b:SourceType>
    <b:Guid>{472F30A3-C572-483D-82F9-F032D7ABE41E}</b:Guid>
    <b:Title>Langfristperspektiven der öffentlichen Finanzen in der Schweiz 2016</b:Title>
    <b:Year>2016</b:Year>
    <b:Publisher>Eidgenössisches Finanzdepartement (EFD). Bern</b:Publisher>
    <b:Author>
      <b:Author>
        <b:Corporate>EFD</b:Corporate>
      </b:Author>
    </b:Author>
    <b:RefOrder>2</b:RefOrder>
  </b:Source>
</b:Sources>
</file>

<file path=customXml/item10.xml><?xml version="1.0" encoding="utf-8"?>
<ct:contentTypeSchema xmlns:ct="http://schemas.microsoft.com/office/2006/metadata/contentType" xmlns:ma="http://schemas.microsoft.com/office/2006/metadata/properties/metaAttributes" ct:_="" ma:_="" ma:contentTypeName="Dokument" ma:contentTypeID="0x010100CF6508B2201EDE4992102AE44751485E" ma:contentTypeVersion="4" ma:contentTypeDescription="Ein neues Dokument erstellen." ma:contentTypeScope="" ma:versionID="ff429bd7f1c1825b1035fded80c5201d">
  <xsd:schema xmlns:xsd="http://www.w3.org/2001/XMLSchema" xmlns:xs="http://www.w3.org/2001/XMLSchema" xmlns:p="http://schemas.microsoft.com/office/2006/metadata/properties" xmlns:ns2="87fc024f-39a5-47d9-8fe6-a75cdb844b23" targetNamespace="http://schemas.microsoft.com/office/2006/metadata/properties" ma:root="true" ma:fieldsID="d5d84be9995f2935e0238b16484db9a3" ns2:_="">
    <xsd:import namespace="87fc024f-39a5-47d9-8fe6-a75cdb844b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fc024f-39a5-47d9-8fe6-a75cdb844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officeatwork xmlns="http://schemas.officeatwork.com/Document">eNp7v3u/jUt+cmlual6JnU1wfk5pSWZ+nmeKnY0+MscnMS+9NDE91c7IwNTURh/OtQnLTC0HqoVQAUCh4NSc1GSgUfooHLgVAFOAKK8=</officeatwork>
</file>

<file path=customXml/item3.xml><?xml version="1.0" encoding="utf-8"?>
<officeatwork xmlns="http://schemas.officeatwork.com/CustomXMLPart">
  <SenderBlock>Bleichemattstrasse 31
Postfach
5001 Aarau
Schweiz</SenderBlock>
  <Organisation>Swissgrid AG</Organisation>
  <Department>Swissgrid AG</Department>
  <Footer/>
  <AddressSingleLine>
</AddressSingleLine>
  <tab>	</tab>
  <Page>Seite</Page>
  <Author>Julia Song
Grid</Author>
  <Phone_Mail_Net>T +41 58 580 21 11
info@swissgrid.ch
www.swissgrid.ch</Phone_Mail_Net>
  <ClassificationLetterFax1>Intern</ClassificationLetterFax1>
  <Report>ZPMG-50-004_Template Phasenabschlussbericht Bauprojekt UW inkl. SAS EB</Report>
  <From>vom</From>
  <Version>2.0 vom </Version>
  <Verfasser>Verfasser</Verfasser>
  <Verteiler>Erstellung</Verteiler>
  <Name>Autoren</Name>
  <Company>Firma</Company>
  <Note>Autor / Abteilung</Note>
  <Termin>Termin</Termin>
  <Date>Datum</Date>
  <AuthorLB>Autor</AuthorLB>
  <Section>Abschnitt</Section>
  <Claim1>Alle Rechte, insbesondere das Vervielfältigen und andere Eigentumsrechte, sind vorbehalten.
Dieses Dokument darf in keiner Weise gänzlich oder teilweise vervielfältigt oder Dritten zugänglich
gemacht werden ohne eine ausdrückliche schriftliche Genehmigung seitens Swissgrid AG.</Claim1>
  <Claim2>Swissgrid AG übernimmt keine Haftung für Fehler in diesem Dokument.</Claim2>
  <Revision>Überarbeitungen</Revision>
  <ClassificationLetterFax> | Intern</ClassificationLetterFax>
  <DepartmentLabel>Abteilung</DepartmentLabel>
  <DocumentDate>6. November 2018</DocumentDate>
  <Doc.Version>Version</Doc.Version>
  <Doc.Content>Inhaltsverzeichnis</Doc.Content>
</officeatwork>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officeatwork xmlns="http://schemas.officeatwork.com/Formulas">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</officeatwork>
</file>

<file path=customXml/item7.xml><?xml version="1.0" encoding="utf-8"?>
<officeatwork xmlns="http://schemas.officeatwork.com/MasterProperties">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</officeatwork>
</file>

<file path=customXml/item8.xml><?xml version="1.0" encoding="utf-8"?>
<officeatwork xmlns="http://schemas.officeatwork.com/Media"/>
</file>

<file path=customXml/item9.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F4C079-34E1-4B70-8C83-2CB1B7C9AF3B}">
  <ds:schemaRefs>
    <ds:schemaRef ds:uri="http://schemas.openxmlformats.org/officeDocument/2006/bibliography"/>
  </ds:schemaRefs>
</ds:datastoreItem>
</file>

<file path=customXml/itemProps10.xml><?xml version="1.0" encoding="utf-8"?>
<ds:datastoreItem xmlns:ds="http://schemas.openxmlformats.org/officeDocument/2006/customXml" ds:itemID="{3A93F48C-9825-4278-A869-DE398125882F}"/>
</file>

<file path=customXml/itemProps2.xml><?xml version="1.0" encoding="utf-8"?>
<ds:datastoreItem xmlns:ds="http://schemas.openxmlformats.org/officeDocument/2006/customXml" ds:itemID="{7779B1AD-02BE-4B19-BCCD-DD17563E1692}">
  <ds:schemaRefs>
    <ds:schemaRef ds:uri="http://schemas.officeatwork.com/Document"/>
  </ds:schemaRefs>
</ds:datastoreItem>
</file>

<file path=customXml/itemProps3.xml><?xml version="1.0" encoding="utf-8"?>
<ds:datastoreItem xmlns:ds="http://schemas.openxmlformats.org/officeDocument/2006/customXml" ds:itemID="{C9EF7656-0210-462C-829B-A9AFE99E1459}">
  <ds:schemaRefs>
    <ds:schemaRef ds:uri="http://schemas.officeatwork.com/CustomXMLPart"/>
  </ds:schemaRefs>
</ds:datastoreItem>
</file>

<file path=customXml/itemProps4.xml><?xml version="1.0" encoding="utf-8"?>
<ds:datastoreItem xmlns:ds="http://schemas.openxmlformats.org/officeDocument/2006/customXml" ds:itemID="{2E5ED374-AE77-48C1-BA8A-88F0FEDDC96D}">
  <ds:schemaRefs>
    <ds:schemaRef ds:uri="http://schemas.microsoft.com/sharepoint/v3/contenttype/forms"/>
  </ds:schemaRefs>
</ds:datastoreItem>
</file>

<file path=customXml/itemProps5.xml><?xml version="1.0" encoding="utf-8"?>
<ds:datastoreItem xmlns:ds="http://schemas.openxmlformats.org/officeDocument/2006/customXml" ds:itemID="{A11F09AD-5469-4FCA-9491-4CB1CBD4E240}"/>
</file>

<file path=customXml/itemProps6.xml><?xml version="1.0" encoding="utf-8"?>
<ds:datastoreItem xmlns:ds="http://schemas.openxmlformats.org/officeDocument/2006/customXml" ds:itemID="{DF20F474-602E-4888-AD09-7D578490F71F}">
  <ds:schemaRefs>
    <ds:schemaRef ds:uri="http://schemas.officeatwork.com/Formulas"/>
  </ds:schemaRefs>
</ds:datastoreItem>
</file>

<file path=customXml/itemProps7.xml><?xml version="1.0" encoding="utf-8"?>
<ds:datastoreItem xmlns:ds="http://schemas.openxmlformats.org/officeDocument/2006/customXml" ds:itemID="{42C4817E-3F9F-4DD7-9A2B-0E702B878DD5}">
  <ds:schemaRefs>
    <ds:schemaRef ds:uri="http://schemas.officeatwork.com/MasterProperties"/>
  </ds:schemaRefs>
</ds:datastoreItem>
</file>

<file path=customXml/itemProps8.xml><?xml version="1.0" encoding="utf-8"?>
<ds:datastoreItem xmlns:ds="http://schemas.openxmlformats.org/officeDocument/2006/customXml" ds:itemID="{266ABE55-E049-409F-9CBD-15A8924B0F65}">
  <ds:schemaRefs>
    <ds:schemaRef ds:uri="http://schemas.officeatwork.com/Media"/>
  </ds:schemaRefs>
</ds:datastoreItem>
</file>

<file path=customXml/itemProps9.xml><?xml version="1.0" encoding="utf-8"?>
<ds:datastoreItem xmlns:ds="http://schemas.openxmlformats.org/officeDocument/2006/customXml" ds:itemID="{F6DEE3AA-D949-426C-B2E1-1E44357774C7}">
  <ds:schemaRefs>
    <ds:schemaRef ds:uri="http://schemas.microsoft.com/office/2006/metadata/properties"/>
    <ds:schemaRef ds:uri="http://schemas.microsoft.com/office/infopath/2007/PartnerControls"/>
    <ds:schemaRef ds:uri="f2196b90-b519-4f88-b796-ddab0bd562b5"/>
    <ds:schemaRef ds:uri="7db41ea8-016b-46e9-94b5-13e7bbc985c3"/>
  </ds:schemaRefs>
</ds:datastoreItem>
</file>

<file path=docProps/app.xml><?xml version="1.0" encoding="utf-8"?>
<Properties xmlns="http://schemas.openxmlformats.org/officeDocument/2006/extended-properties" xmlns:vt="http://schemas.openxmlformats.org/officeDocument/2006/docPropsVTypes">
  <Template>Templ.dot</Template>
  <TotalTime>0</TotalTime>
  <Pages>23</Pages>
  <Words>1786</Words>
  <Characters>11258</Characters>
  <Application>Microsoft Office Word</Application>
  <DocSecurity>0</DocSecurity>
  <Lines>93</Lines>
  <Paragraphs>26</Paragraphs>
  <ScaleCrop>false</ScaleCrop>
  <Company>Swissgrid AG</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Vorlage_Vorprojektbericht</dc:title>
  <dc:subject/>
  <dc:creator>Simon.Bieli@swissgrid.ch</dc:creator>
  <cp:keywords/>
  <cp:lastModifiedBy>Bieli Simon</cp:lastModifiedBy>
  <cp:revision>108</cp:revision>
  <cp:lastPrinted>2007-08-01T01:59:00Z</cp:lastPrinted>
  <dcterms:created xsi:type="dcterms:W3CDTF">2018-11-06T22:44:00Z</dcterms:created>
  <dcterms:modified xsi:type="dcterms:W3CDTF">2023-06-27T06:00:00Z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Recipient.EMail">
    <vt:lpwstr/>
  </property>
  <property fmtid="{D5CDD505-2E9C-101B-9397-08002B2CF9AE}" pid="4" name="BM_Subject">
    <vt:lpwstr/>
  </property>
  <property fmtid="{D5CDD505-2E9C-101B-9397-08002B2CF9AE}" pid="5" name="Author.Name">
    <vt:lpwstr>Julia Song</vt:lpwstr>
  </property>
  <property fmtid="{D5CDD505-2E9C-101B-9397-08002B2CF9AE}" pid="6" name="Text">
    <vt:lpwstr>[Text]</vt:lpwstr>
  </property>
  <property fmtid="{D5CDD505-2E9C-101B-9397-08002B2CF9AE}" pid="7" name="CustomField.Enclosures">
    <vt:lpwstr/>
  </property>
  <property fmtid="{D5CDD505-2E9C-101B-9397-08002B2CF9AE}" pid="8" name="Recipient.Introduction">
    <vt:lpwstr/>
  </property>
  <property fmtid="{D5CDD505-2E9C-101B-9397-08002B2CF9AE}" pid="9" name="Recipient.Closing">
    <vt:lpwstr/>
  </property>
  <property fmtid="{D5CDD505-2E9C-101B-9397-08002B2CF9AE}" pid="10" name="CustomField.PPTPresentationDate">
    <vt:lpwstr/>
  </property>
  <property fmtid="{D5CDD505-2E9C-101B-9397-08002B2CF9AE}" pid="11" name="CustomField.DocumentDate">
    <vt:lpwstr>6. November 2018</vt:lpwstr>
  </property>
  <property fmtid="{D5CDD505-2E9C-101B-9397-08002B2CF9AE}" pid="12" name="CustomField.ClassificationLetterFax">
    <vt:lpwstr>Intern</vt:lpwstr>
  </property>
  <property fmtid="{D5CDD505-2E9C-101B-9397-08002B2CF9AE}" pid="13" name="CustomField.Version">
    <vt:lpwstr>2.0</vt:lpwstr>
  </property>
  <property fmtid="{D5CDD505-2E9C-101B-9397-08002B2CF9AE}" pid="14" name="Doc.Heading">
    <vt:lpwstr/>
  </property>
  <property fmtid="{D5CDD505-2E9C-101B-9397-08002B2CF9AE}" pid="15" name="ContentTypeId">
    <vt:lpwstr>0x010100CF6508B2201EDE4992102AE44751485E</vt:lpwstr>
  </property>
  <property fmtid="{D5CDD505-2E9C-101B-9397-08002B2CF9AE}" pid="16" name="Thema">
    <vt:lpwstr>840;#Standards|7497eafe-ad6e-4fc8-9f1d-e224792e22eb</vt:lpwstr>
  </property>
  <property fmtid="{D5CDD505-2E9C-101B-9397-08002B2CF9AE}" pid="17" name="_dlc_DocIdItemGuid">
    <vt:lpwstr>27e1f48d-e247-40d8-88e4-677041984fad</vt:lpwstr>
  </property>
  <property fmtid="{D5CDD505-2E9C-101B-9397-08002B2CF9AE}" pid="18" name="Confidentiality">
    <vt:lpwstr>1;#Internal|ea8c4a7b-48cf-43ce-90ed-c7c52d36ff72</vt:lpwstr>
  </property>
  <property fmtid="{D5CDD505-2E9C-101B-9397-08002B2CF9AE}" pid="19" name="Function">
    <vt:lpwstr/>
  </property>
  <property fmtid="{D5CDD505-2E9C-101B-9397-08002B2CF9AE}" pid="20" name="DocumentType">
    <vt:lpwstr/>
  </property>
  <property fmtid="{D5CDD505-2E9C-101B-9397-08002B2CF9AE}" pid="21" name="Dokument ID">
    <vt:lpwstr>ZPMG-40-001</vt:lpwstr>
  </property>
  <property fmtid="{D5CDD505-2E9C-101B-9397-08002B2CF9AE}" pid="22" name="Dokument Status">
    <vt:lpwstr>Freigegeben</vt:lpwstr>
  </property>
  <property fmtid="{D5CDD505-2E9C-101B-9397-08002B2CF9AE}" pid="23" name="Verantwortliches Team">
    <vt:lpwstr>GR-GP</vt:lpwstr>
  </property>
  <property fmtid="{D5CDD505-2E9C-101B-9397-08002B2CF9AE}" pid="24" name="Sprache">
    <vt:lpwstr>DE</vt:lpwstr>
  </property>
  <property fmtid="{D5CDD505-2E9C-101B-9397-08002B2CF9AE}" pid="25" name="Dokument Klassifizierung">
    <vt:lpwstr>Intern</vt:lpwstr>
  </property>
  <property fmtid="{D5CDD505-2E9C-101B-9397-08002B2CF9AE}" pid="26" name="MediaServiceImageTags">
    <vt:lpwstr/>
  </property>
  <property fmtid="{D5CDD505-2E9C-101B-9397-08002B2CF9AE}" pid="27" name="Dokumententyp">
    <vt:lpwstr>Vorlage</vt:lpwstr>
  </property>
</Properties>
</file>